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9B3C98" w14:textId="51DB11A5" w:rsidR="00426A90" w:rsidRPr="001B14C1" w:rsidRDefault="00426A90" w:rsidP="00426A90">
      <w:pPr>
        <w:pStyle w:val="a"/>
        <w:rPr>
          <w:rFonts w:eastAsia="SimSun"/>
          <w:lang w:eastAsia="zh-CN"/>
        </w:rPr>
      </w:pPr>
      <w:bookmarkStart w:id="0" w:name="OLE_LINK1"/>
      <w:bookmarkStart w:id="1" w:name="OLE_LINK2"/>
      <w:r w:rsidRPr="00E23C3E">
        <w:t>3GPP TSG-RAN WG4 Meeting #</w:t>
      </w:r>
      <w:r>
        <w:rPr>
          <w:rFonts w:eastAsia="SimSun"/>
          <w:lang w:eastAsia="zh-CN"/>
        </w:rPr>
        <w:t>90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   </w:t>
      </w:r>
      <w:r>
        <w:rPr>
          <w:rFonts w:eastAsia="SimSun" w:hint="eastAsia"/>
          <w:lang w:eastAsia="zh-CN"/>
        </w:rPr>
        <w:t xml:space="preserve"> </w:t>
      </w:r>
      <w:r w:rsidR="00DE641A" w:rsidRPr="00DE641A">
        <w:t>R4-1900066</w:t>
      </w:r>
    </w:p>
    <w:p w14:paraId="1070730E" w14:textId="77777777" w:rsidR="00426A90" w:rsidRPr="008E18F2" w:rsidRDefault="00426A90" w:rsidP="00426A90">
      <w:pPr>
        <w:pStyle w:val="a"/>
        <w:rPr>
          <w:rFonts w:eastAsia="SimSun"/>
          <w:lang w:eastAsia="zh-CN"/>
        </w:rPr>
      </w:pPr>
      <w:r>
        <w:rPr>
          <w:rFonts w:cs="Arial"/>
        </w:rPr>
        <w:t>Athens</w:t>
      </w:r>
      <w:r w:rsidRPr="00E23C3E">
        <w:rPr>
          <w:rFonts w:hint="eastAsia"/>
        </w:rPr>
        <w:t>,</w:t>
      </w:r>
      <w:r w:rsidRPr="00A62DA7">
        <w:rPr>
          <w:rFonts w:hint="eastAsia"/>
        </w:rPr>
        <w:t xml:space="preserve"> </w:t>
      </w:r>
      <w:r>
        <w:rPr>
          <w:rFonts w:eastAsia="SimSun"/>
          <w:lang w:eastAsia="zh-CN"/>
        </w:rPr>
        <w:t>Greece</w:t>
      </w:r>
      <w:r w:rsidRPr="00A62DA7">
        <w:t xml:space="preserve">, </w:t>
      </w:r>
      <w:r>
        <w:rPr>
          <w:rFonts w:cs="Arial"/>
        </w:rPr>
        <w:t>25</w:t>
      </w:r>
      <w:r w:rsidRPr="00084769">
        <w:rPr>
          <w:rFonts w:cs="Arial"/>
          <w:vertAlign w:val="superscript"/>
        </w:rPr>
        <w:t>th</w:t>
      </w:r>
      <w:r w:rsidRPr="00084769">
        <w:rPr>
          <w:rFonts w:cs="Arial"/>
        </w:rPr>
        <w:t xml:space="preserve"> </w:t>
      </w:r>
      <w:r>
        <w:rPr>
          <w:rFonts w:cs="Arial"/>
        </w:rPr>
        <w:t xml:space="preserve">of February </w:t>
      </w:r>
      <w:r w:rsidRPr="00084769">
        <w:rPr>
          <w:rFonts w:cs="Arial"/>
        </w:rPr>
        <w:t>– 1</w:t>
      </w:r>
      <w:r w:rsidRPr="009674D4">
        <w:rPr>
          <w:rFonts w:cs="Arial"/>
          <w:vertAlign w:val="superscript"/>
        </w:rPr>
        <w:t>st</w:t>
      </w:r>
      <w:r>
        <w:rPr>
          <w:rFonts w:cs="Arial"/>
        </w:rPr>
        <w:t xml:space="preserve"> of March</w:t>
      </w:r>
      <w:r>
        <w:t>, 2019</w:t>
      </w:r>
    </w:p>
    <w:bookmarkEnd w:id="0"/>
    <w:bookmarkEnd w:id="1"/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30E0E242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DE641A" w:rsidRPr="00DE641A">
        <w:rPr>
          <w:sz w:val="22"/>
        </w:rPr>
        <w:t>How do we group EN-DC combinations in spec?</w:t>
      </w:r>
    </w:p>
    <w:p w14:paraId="23226DA5" w14:textId="09084435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DE641A" w:rsidRPr="00DE641A">
        <w:rPr>
          <w:b/>
          <w:sz w:val="22"/>
        </w:rPr>
        <w:t>6.7.2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3D1B4B48" w:rsidR="00EA3488" w:rsidRDefault="003856A1" w:rsidP="000B5E8E">
      <w:r>
        <w:t>In t</w:t>
      </w:r>
      <w:r w:rsidR="00D767C4">
        <w:t xml:space="preserve">his contribution </w:t>
      </w:r>
      <w:r>
        <w:t>we discuss</w:t>
      </w:r>
      <w:r w:rsidR="0051310C">
        <w:t xml:space="preserve"> the fact that currently there are several different ways how EN-DC configurations are listed in 38.101-3 clause 5.5B. It would be important to agree uniform format to avoid miss understandings and guide proponents to draft the TPs and CRs. </w:t>
      </w:r>
      <w:r w:rsidR="00D767C4">
        <w:t xml:space="preserve"> </w:t>
      </w:r>
      <w:r w:rsidR="0051310C">
        <w:t>In this contribution we focus only interband EN-DC as there are not that many intraband EN-DC configurations in current specification and also as intraband EN-DC is much more complicated that interband EN-DC it many need different approach anyways.</w:t>
      </w:r>
    </w:p>
    <w:p w14:paraId="4B084F54" w14:textId="3C35DB76" w:rsidR="0051310C" w:rsidRDefault="0051310C" w:rsidP="0051310C">
      <w:pPr>
        <w:pStyle w:val="Heading1"/>
      </w:pPr>
      <w:r>
        <w:t>2</w:t>
      </w:r>
      <w:r>
        <w:tab/>
        <w:t>Discussion</w:t>
      </w:r>
    </w:p>
    <w:p w14:paraId="793124E4" w14:textId="696D4A9B" w:rsidR="00933F33" w:rsidRPr="00933F33" w:rsidRDefault="00933F33" w:rsidP="00933F33">
      <w:pPr>
        <w:pStyle w:val="Heading2"/>
      </w:pPr>
      <w:r>
        <w:t>2.1</w:t>
      </w:r>
      <w:r>
        <w:tab/>
        <w:t>Current situation</w:t>
      </w:r>
    </w:p>
    <w:p w14:paraId="6A06F705" w14:textId="285BA59D" w:rsidR="0051310C" w:rsidRDefault="0051310C" w:rsidP="0051310C">
      <w:r>
        <w:t>EN-DC configurations are captured in table format in 38.101-3 clause 5.5B. Tables have four columns, first column tells which EN-DC configurations the row is about, second column indicates valid uplink EN-DC configurations and then third and fourth column</w:t>
      </w:r>
      <w:r w:rsidR="00D843AB">
        <w:t>s indicates the</w:t>
      </w:r>
      <w:r>
        <w:t xml:space="preserve"> corresponding E-UTRA and NR configurations. Uplink EN-DC configuration column is perhaps most important as not all uplink permutations are allowed due to technical reasons such as filtering agreements made in RAN4. Information in columns for E-UTRA and NR configurations is rather obvious, but the merit is that those spell out the baseline E-UTRA and NR configurations and can be used when digging up the requirements for these.</w:t>
      </w:r>
    </w:p>
    <w:p w14:paraId="03DA5545" w14:textId="2C954051" w:rsidR="0051310C" w:rsidRPr="0051310C" w:rsidRDefault="00E41B22" w:rsidP="0051310C">
      <w:r>
        <w:t xml:space="preserve">Discrepancy that this contribution discusses is how the EN-DC configurations are grouped or not grouped in the first column, information in other columns just follow accordingly. </w:t>
      </w:r>
    </w:p>
    <w:p w14:paraId="5BD603B6" w14:textId="7A9C4362" w:rsidR="00C81190" w:rsidRDefault="00E41B22" w:rsidP="000B5E8E">
      <w:r>
        <w:t xml:space="preserve">As an </w:t>
      </w:r>
      <w:r w:rsidR="00D843AB">
        <w:t>example,</w:t>
      </w:r>
      <w:r>
        <w:t xml:space="preserve"> </w:t>
      </w:r>
      <w:r w:rsidR="001A6B96">
        <w:t xml:space="preserve">in Table 5.5B.5.4 looking </w:t>
      </w:r>
      <w:r>
        <w:t xml:space="preserve">band combination 1+19+21+42+n257 </w:t>
      </w:r>
      <w:r w:rsidR="001A6B96">
        <w:t xml:space="preserve">we can see that </w:t>
      </w:r>
      <w:r w:rsidR="00845A07">
        <w:t xml:space="preserve">each DL EN-DC combination </w:t>
      </w:r>
      <w:r>
        <w:t xml:space="preserve">is </w:t>
      </w:r>
      <w:r w:rsidR="00845A07">
        <w:t xml:space="preserve">on separate row, </w:t>
      </w:r>
      <w:r>
        <w:t xml:space="preserve">see </w:t>
      </w:r>
      <w:r w:rsidR="00845A07">
        <w:t xml:space="preserve">below </w:t>
      </w:r>
    </w:p>
    <w:p w14:paraId="4AB6909A" w14:textId="77777777" w:rsidR="001A6B96" w:rsidRPr="00BB1E56" w:rsidRDefault="001A6B96" w:rsidP="001A6B96">
      <w:pPr>
        <w:pStyle w:val="TH"/>
      </w:pPr>
      <w:r w:rsidRPr="00BB1E56">
        <w:lastRenderedPageBreak/>
        <w:t>Table 5.5B.5.4-1: Inter-band EN-DC configurations including FR2 (five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2"/>
        <w:gridCol w:w="1441"/>
        <w:gridCol w:w="1861"/>
        <w:gridCol w:w="1021"/>
      </w:tblGrid>
      <w:tr w:rsidR="00C81190" w:rsidRPr="00BB1E56" w14:paraId="09A112AF" w14:textId="77777777" w:rsidTr="006D4388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42D1C5B" w14:textId="77777777" w:rsidR="00C81190" w:rsidRPr="00BB1E56" w:rsidRDefault="00C81190" w:rsidP="006D4388">
            <w:pPr>
              <w:pStyle w:val="TAC"/>
              <w:rPr>
                <w:rFonts w:cs="Arial"/>
              </w:rPr>
            </w:pPr>
            <w:r w:rsidRPr="00BB1E56">
              <w:rPr>
                <w:rFonts w:cs="Arial"/>
                <w:lang w:eastAsia="ja-JP"/>
              </w:rPr>
              <w:t>DC</w:t>
            </w:r>
            <w:r w:rsidRPr="00BB1E56">
              <w:rPr>
                <w:rFonts w:cs="Arial"/>
              </w:rPr>
              <w:t>_</w:t>
            </w:r>
            <w:r w:rsidRPr="00BB1E56">
              <w:rPr>
                <w:rFonts w:cs="Arial"/>
                <w:lang w:eastAsia="ja-JP"/>
              </w:rPr>
              <w:t>1A-</w:t>
            </w:r>
            <w:r w:rsidRPr="00BB1E56">
              <w:rPr>
                <w:rFonts w:cs="Arial" w:hint="eastAsia"/>
                <w:lang w:eastAsia="ja-JP"/>
              </w:rPr>
              <w:t>19A-</w:t>
            </w:r>
            <w:r w:rsidRPr="00BB1E56">
              <w:rPr>
                <w:rFonts w:cs="Arial"/>
                <w:lang w:eastAsia="ja-JP"/>
              </w:rPr>
              <w:t>21A-42</w:t>
            </w:r>
            <w:r w:rsidRPr="00BB1E56">
              <w:rPr>
                <w:rFonts w:cs="Arial" w:hint="eastAsia"/>
                <w:lang w:eastAsia="ja-JP"/>
              </w:rPr>
              <w:t>A_n257</w:t>
            </w:r>
            <w:r w:rsidRPr="00BB1E56">
              <w:rPr>
                <w:rFonts w:cs="Arial"/>
                <w:lang w:eastAsia="ja-JP"/>
              </w:rPr>
              <w:t>A</w:t>
            </w:r>
          </w:p>
        </w:tc>
        <w:tc>
          <w:tcPr>
            <w:tcW w:w="0" w:type="auto"/>
          </w:tcPr>
          <w:p w14:paraId="21A58024" w14:textId="77777777" w:rsidR="00C81190" w:rsidRPr="00BB1E56" w:rsidRDefault="00C81190" w:rsidP="006D4388">
            <w:pPr>
              <w:pStyle w:val="TAC"/>
              <w:rPr>
                <w:rFonts w:cs="Arial"/>
                <w:lang w:eastAsia="ja-JP"/>
              </w:rPr>
            </w:pPr>
            <w:r w:rsidRPr="00BB1E56">
              <w:rPr>
                <w:rFonts w:cs="Arial"/>
                <w:lang w:eastAsia="ja-JP"/>
              </w:rPr>
              <w:t>DC</w:t>
            </w:r>
            <w:r w:rsidRPr="00BB1E56">
              <w:rPr>
                <w:rFonts w:cs="Arial"/>
              </w:rPr>
              <w:t>_</w:t>
            </w:r>
            <w:r w:rsidRPr="00BB1E56">
              <w:rPr>
                <w:rFonts w:cs="Arial"/>
                <w:lang w:eastAsia="ja-JP"/>
              </w:rPr>
              <w:t>1A_</w:t>
            </w:r>
            <w:r w:rsidRPr="00BB1E56">
              <w:rPr>
                <w:rFonts w:cs="Arial" w:hint="eastAsia"/>
                <w:lang w:eastAsia="ja-JP"/>
              </w:rPr>
              <w:t>n257</w:t>
            </w:r>
            <w:r w:rsidRPr="00BB1E56">
              <w:rPr>
                <w:rFonts w:cs="Arial"/>
                <w:lang w:eastAsia="ja-JP"/>
              </w:rPr>
              <w:t>A</w:t>
            </w:r>
          </w:p>
          <w:p w14:paraId="65319794" w14:textId="77777777" w:rsidR="00C81190" w:rsidRPr="00BB1E56" w:rsidRDefault="00C81190" w:rsidP="006D4388">
            <w:pPr>
              <w:pStyle w:val="TAC"/>
              <w:rPr>
                <w:rFonts w:cs="Arial"/>
                <w:lang w:eastAsia="ja-JP"/>
              </w:rPr>
            </w:pPr>
            <w:r w:rsidRPr="00BB1E56">
              <w:rPr>
                <w:rFonts w:cs="Arial"/>
                <w:lang w:eastAsia="ja-JP"/>
              </w:rPr>
              <w:t>DC</w:t>
            </w:r>
            <w:r w:rsidRPr="00BB1E56">
              <w:rPr>
                <w:rFonts w:cs="Arial"/>
              </w:rPr>
              <w:t>_</w:t>
            </w:r>
            <w:r w:rsidRPr="00BB1E56">
              <w:rPr>
                <w:rFonts w:cs="Arial" w:hint="eastAsia"/>
                <w:lang w:eastAsia="ja-JP"/>
              </w:rPr>
              <w:t>19A_n257</w:t>
            </w:r>
            <w:r w:rsidRPr="00BB1E56">
              <w:rPr>
                <w:rFonts w:cs="Arial"/>
                <w:lang w:eastAsia="ja-JP"/>
              </w:rPr>
              <w:t>A</w:t>
            </w:r>
          </w:p>
          <w:p w14:paraId="3A90F2F1" w14:textId="77777777" w:rsidR="00C81190" w:rsidRPr="00BB1E56" w:rsidRDefault="00C81190" w:rsidP="006D4388">
            <w:pPr>
              <w:pStyle w:val="TAC"/>
              <w:rPr>
                <w:rFonts w:cs="Arial"/>
                <w:lang w:eastAsia="ja-JP"/>
              </w:rPr>
            </w:pPr>
            <w:r w:rsidRPr="00BB1E56">
              <w:rPr>
                <w:rFonts w:cs="Arial"/>
                <w:lang w:eastAsia="ja-JP"/>
              </w:rPr>
              <w:t>DC</w:t>
            </w:r>
            <w:r w:rsidRPr="00BB1E56">
              <w:rPr>
                <w:rFonts w:cs="Arial"/>
              </w:rPr>
              <w:t>_</w:t>
            </w:r>
            <w:r w:rsidRPr="00BB1E56">
              <w:rPr>
                <w:rFonts w:cs="Arial"/>
                <w:lang w:eastAsia="ja-JP"/>
              </w:rPr>
              <w:t>21A_</w:t>
            </w:r>
            <w:r w:rsidRPr="00BB1E56">
              <w:rPr>
                <w:rFonts w:cs="Arial" w:hint="eastAsia"/>
                <w:lang w:eastAsia="ja-JP"/>
              </w:rPr>
              <w:t>n257</w:t>
            </w:r>
            <w:r w:rsidRPr="00BB1E56">
              <w:rPr>
                <w:rFonts w:cs="Arial"/>
                <w:lang w:eastAsia="ja-JP"/>
              </w:rPr>
              <w:t>A</w:t>
            </w:r>
          </w:p>
          <w:p w14:paraId="65C4C9C9" w14:textId="77777777" w:rsidR="00C81190" w:rsidRPr="00BB1E56" w:rsidRDefault="00C81190" w:rsidP="006D4388">
            <w:pPr>
              <w:pStyle w:val="TAC"/>
            </w:pPr>
            <w:r w:rsidRPr="00BB1E56">
              <w:rPr>
                <w:rFonts w:cs="Arial"/>
                <w:lang w:eastAsia="ja-JP"/>
              </w:rPr>
              <w:t>DC</w:t>
            </w:r>
            <w:r w:rsidRPr="00BB1E56">
              <w:rPr>
                <w:rFonts w:cs="Arial"/>
              </w:rPr>
              <w:t>_</w:t>
            </w:r>
            <w:r w:rsidRPr="00BB1E56">
              <w:rPr>
                <w:rFonts w:cs="Arial"/>
                <w:lang w:eastAsia="ja-JP"/>
              </w:rPr>
              <w:t>42</w:t>
            </w:r>
            <w:r w:rsidRPr="00BB1E56">
              <w:rPr>
                <w:rFonts w:cs="Arial" w:hint="eastAsia"/>
                <w:lang w:eastAsia="ja-JP"/>
              </w:rPr>
              <w:t>A_n257</w:t>
            </w:r>
            <w:r w:rsidRPr="00BB1E56">
              <w:rPr>
                <w:rFonts w:cs="Arial"/>
                <w:lang w:eastAsia="ja-JP"/>
              </w:rPr>
              <w:t>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7E13BD" w14:textId="77777777" w:rsidR="00C81190" w:rsidRPr="00BB1E56" w:rsidRDefault="00C81190" w:rsidP="006D4388">
            <w:pPr>
              <w:pStyle w:val="TAC"/>
              <w:rPr>
                <w:lang w:eastAsia="zh-CN"/>
              </w:rPr>
            </w:pPr>
            <w:r w:rsidRPr="00BB1E56">
              <w:rPr>
                <w:rFonts w:cs="Arial"/>
                <w:lang w:eastAsia="ja-JP"/>
              </w:rPr>
              <w:t>CA</w:t>
            </w:r>
            <w:r w:rsidRPr="00BB1E56">
              <w:rPr>
                <w:rFonts w:cs="Arial"/>
              </w:rPr>
              <w:t>_</w:t>
            </w:r>
            <w:r w:rsidRPr="00BB1E56">
              <w:rPr>
                <w:rFonts w:cs="Arial"/>
                <w:lang w:eastAsia="ja-JP"/>
              </w:rPr>
              <w:t>1A-</w:t>
            </w:r>
            <w:r w:rsidRPr="00BB1E56">
              <w:rPr>
                <w:rFonts w:cs="Arial" w:hint="eastAsia"/>
                <w:lang w:eastAsia="ja-JP"/>
              </w:rPr>
              <w:t>19A-</w:t>
            </w:r>
            <w:r w:rsidRPr="00BB1E56">
              <w:rPr>
                <w:rFonts w:cs="Arial"/>
                <w:lang w:eastAsia="ja-JP"/>
              </w:rPr>
              <w:t>21A-42</w:t>
            </w:r>
            <w:r w:rsidRPr="00BB1E56">
              <w:rPr>
                <w:rFonts w:cs="Arial" w:hint="eastAsia"/>
                <w:lang w:eastAsia="ja-JP"/>
              </w:rPr>
              <w:t>A</w:t>
            </w:r>
          </w:p>
        </w:tc>
        <w:tc>
          <w:tcPr>
            <w:tcW w:w="0" w:type="auto"/>
            <w:vAlign w:val="center"/>
          </w:tcPr>
          <w:p w14:paraId="04C80CD6" w14:textId="77777777" w:rsidR="00C81190" w:rsidRPr="00BB1E56" w:rsidRDefault="00C81190" w:rsidP="006D4388">
            <w:pPr>
              <w:pStyle w:val="TAC"/>
              <w:rPr>
                <w:rFonts w:cs="Arial"/>
                <w:lang w:eastAsia="zh-CN"/>
              </w:rPr>
            </w:pPr>
            <w:r w:rsidRPr="00BB1E56">
              <w:t>n257A</w:t>
            </w:r>
          </w:p>
        </w:tc>
      </w:tr>
      <w:tr w:rsidR="00C81190" w:rsidRPr="00BB1E56" w14:paraId="4E79C3DD" w14:textId="77777777" w:rsidTr="006D4388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3568C1C" w14:textId="77777777" w:rsidR="00C81190" w:rsidRPr="00BB1E56" w:rsidRDefault="00C81190" w:rsidP="006D4388">
            <w:pPr>
              <w:pStyle w:val="TAC"/>
              <w:rPr>
                <w:rFonts w:cs="Arial"/>
                <w:lang w:eastAsia="ja-JP"/>
              </w:rPr>
            </w:pPr>
            <w:r w:rsidRPr="00BB1E56">
              <w:rPr>
                <w:rFonts w:cs="Arial" w:hint="eastAsia"/>
                <w:lang w:eastAsia="ja-JP"/>
              </w:rPr>
              <w:t>DC</w:t>
            </w:r>
            <w:r w:rsidRPr="00BB1E56">
              <w:rPr>
                <w:rFonts w:cs="Arial"/>
              </w:rPr>
              <w:t>_</w:t>
            </w:r>
            <w:r w:rsidRPr="00BB1E56">
              <w:rPr>
                <w:rFonts w:cs="Arial" w:hint="eastAsia"/>
                <w:lang w:eastAsia="ja-JP"/>
              </w:rPr>
              <w:t>1A-19A-21A-42A_n257</w:t>
            </w:r>
            <w:r w:rsidRPr="00BB1E56">
              <w:rPr>
                <w:rFonts w:cs="Arial"/>
                <w:lang w:eastAsia="ja-JP"/>
              </w:rPr>
              <w:t>D</w:t>
            </w:r>
          </w:p>
        </w:tc>
        <w:tc>
          <w:tcPr>
            <w:tcW w:w="0" w:type="auto"/>
          </w:tcPr>
          <w:p w14:paraId="2A49BB0E" w14:textId="77777777" w:rsidR="00C81190" w:rsidRPr="00BB1E56" w:rsidRDefault="00C81190" w:rsidP="006D4388">
            <w:pPr>
              <w:pStyle w:val="TAC"/>
              <w:rPr>
                <w:rFonts w:cs="Arial"/>
                <w:lang w:eastAsia="ja-JP"/>
              </w:rPr>
            </w:pPr>
            <w:r w:rsidRPr="00BB1E56">
              <w:rPr>
                <w:rFonts w:cs="Arial"/>
                <w:lang w:eastAsia="ja-JP"/>
              </w:rPr>
              <w:t>DC</w:t>
            </w:r>
            <w:r w:rsidRPr="00BB1E56">
              <w:rPr>
                <w:rFonts w:cs="Arial"/>
              </w:rPr>
              <w:t>_</w:t>
            </w:r>
            <w:r w:rsidRPr="00BB1E56">
              <w:rPr>
                <w:rFonts w:cs="Arial"/>
                <w:lang w:eastAsia="ja-JP"/>
              </w:rPr>
              <w:t>1A_</w:t>
            </w:r>
            <w:r w:rsidRPr="00BB1E56">
              <w:rPr>
                <w:rFonts w:cs="Arial" w:hint="eastAsia"/>
                <w:lang w:eastAsia="ja-JP"/>
              </w:rPr>
              <w:t>n257</w:t>
            </w:r>
            <w:r w:rsidRPr="00BB1E56">
              <w:rPr>
                <w:rFonts w:cs="Arial"/>
                <w:lang w:eastAsia="ja-JP"/>
              </w:rPr>
              <w:t>A</w:t>
            </w:r>
          </w:p>
          <w:p w14:paraId="6999DA5B" w14:textId="77777777" w:rsidR="00C81190" w:rsidRPr="00BB1E56" w:rsidRDefault="00C81190" w:rsidP="006D4388">
            <w:pPr>
              <w:pStyle w:val="TAC"/>
              <w:rPr>
                <w:rFonts w:cs="Arial"/>
                <w:lang w:eastAsia="ja-JP"/>
              </w:rPr>
            </w:pPr>
            <w:r w:rsidRPr="00BB1E56">
              <w:rPr>
                <w:rFonts w:cs="Arial"/>
                <w:lang w:eastAsia="ja-JP"/>
              </w:rPr>
              <w:t>DC</w:t>
            </w:r>
            <w:r w:rsidRPr="00BB1E56">
              <w:rPr>
                <w:rFonts w:cs="Arial"/>
              </w:rPr>
              <w:t>_</w:t>
            </w:r>
            <w:r w:rsidRPr="00BB1E56">
              <w:rPr>
                <w:rFonts w:cs="Arial"/>
                <w:lang w:eastAsia="ja-JP"/>
              </w:rPr>
              <w:t>19A_n257A</w:t>
            </w:r>
          </w:p>
          <w:p w14:paraId="4E5ABFD5" w14:textId="77777777" w:rsidR="00C81190" w:rsidRPr="00BB1E56" w:rsidRDefault="00C81190" w:rsidP="006D4388">
            <w:pPr>
              <w:pStyle w:val="TAC"/>
              <w:rPr>
                <w:rFonts w:cs="Arial"/>
                <w:lang w:eastAsia="ja-JP"/>
              </w:rPr>
            </w:pPr>
            <w:r w:rsidRPr="00BB1E56">
              <w:rPr>
                <w:rFonts w:cs="Arial"/>
                <w:lang w:eastAsia="ja-JP"/>
              </w:rPr>
              <w:t>DC</w:t>
            </w:r>
            <w:r w:rsidRPr="00BB1E56">
              <w:rPr>
                <w:rFonts w:cs="Arial"/>
              </w:rPr>
              <w:t>_</w:t>
            </w:r>
            <w:r w:rsidRPr="00BB1E56">
              <w:rPr>
                <w:rFonts w:cs="Arial"/>
                <w:lang w:eastAsia="ja-JP"/>
              </w:rPr>
              <w:t>21A_n257A</w:t>
            </w:r>
          </w:p>
          <w:p w14:paraId="0A7E2201" w14:textId="77777777" w:rsidR="00C81190" w:rsidRPr="00BB1E56" w:rsidRDefault="00C81190" w:rsidP="006D4388">
            <w:pPr>
              <w:pStyle w:val="TAC"/>
              <w:rPr>
                <w:rFonts w:cs="Arial"/>
                <w:lang w:eastAsia="ja-JP"/>
              </w:rPr>
            </w:pPr>
            <w:r w:rsidRPr="00BB1E56">
              <w:rPr>
                <w:rFonts w:cs="Arial"/>
                <w:lang w:eastAsia="ja-JP"/>
              </w:rPr>
              <w:t>DC</w:t>
            </w:r>
            <w:r w:rsidRPr="00BB1E56">
              <w:rPr>
                <w:rFonts w:cs="Arial"/>
              </w:rPr>
              <w:t>_</w:t>
            </w:r>
            <w:r w:rsidRPr="00BB1E56">
              <w:rPr>
                <w:rFonts w:cs="Arial"/>
                <w:lang w:eastAsia="ja-JP"/>
              </w:rPr>
              <w:t>42A_n257A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EB28C0" w14:textId="77777777" w:rsidR="00C81190" w:rsidRPr="00BB1E56" w:rsidRDefault="00C81190" w:rsidP="006D4388">
            <w:pPr>
              <w:pStyle w:val="TAC"/>
              <w:rPr>
                <w:rFonts w:cs="Arial"/>
                <w:lang w:eastAsia="ja-JP"/>
              </w:rPr>
            </w:pPr>
            <w:r w:rsidRPr="00BB1E56">
              <w:rPr>
                <w:rFonts w:cs="Arial"/>
                <w:lang w:eastAsia="ja-JP"/>
              </w:rPr>
              <w:t>CA</w:t>
            </w:r>
            <w:r w:rsidRPr="00BB1E56">
              <w:rPr>
                <w:rFonts w:cs="Arial"/>
              </w:rPr>
              <w:t>_</w:t>
            </w:r>
            <w:r w:rsidRPr="00BB1E56">
              <w:rPr>
                <w:rFonts w:cs="Arial"/>
                <w:lang w:eastAsia="ja-JP"/>
              </w:rPr>
              <w:t>1A-</w:t>
            </w:r>
            <w:r w:rsidRPr="00BB1E56">
              <w:rPr>
                <w:rFonts w:cs="Arial" w:hint="eastAsia"/>
                <w:lang w:eastAsia="ja-JP"/>
              </w:rPr>
              <w:t>19A-</w:t>
            </w:r>
            <w:r w:rsidRPr="00BB1E56">
              <w:rPr>
                <w:rFonts w:cs="Arial"/>
                <w:lang w:eastAsia="ja-JP"/>
              </w:rPr>
              <w:t>21A-42</w:t>
            </w:r>
            <w:r w:rsidRPr="00BB1E56">
              <w:rPr>
                <w:rFonts w:cs="Arial" w:hint="eastAsia"/>
                <w:lang w:eastAsia="ja-JP"/>
              </w:rPr>
              <w:t>A</w:t>
            </w:r>
          </w:p>
        </w:tc>
        <w:tc>
          <w:tcPr>
            <w:tcW w:w="0" w:type="auto"/>
            <w:vAlign w:val="center"/>
          </w:tcPr>
          <w:p w14:paraId="0F8723EC" w14:textId="77777777" w:rsidR="00C81190" w:rsidRPr="00BB1E56" w:rsidRDefault="00C81190" w:rsidP="006D4388">
            <w:pPr>
              <w:pStyle w:val="TAC"/>
            </w:pPr>
            <w:r w:rsidRPr="00BB1E56">
              <w:t>n257A</w:t>
            </w:r>
          </w:p>
        </w:tc>
      </w:tr>
      <w:tr w:rsidR="00C81190" w:rsidRPr="00BB1E56" w14:paraId="29492E43" w14:textId="77777777" w:rsidTr="006D4388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05BD8CB" w14:textId="77777777" w:rsidR="00C81190" w:rsidRPr="00BB1E56" w:rsidRDefault="00C81190" w:rsidP="006D4388">
            <w:pPr>
              <w:pStyle w:val="TAC"/>
              <w:rPr>
                <w:rFonts w:cs="Arial"/>
                <w:lang w:eastAsia="ja-JP"/>
              </w:rPr>
            </w:pPr>
            <w:r w:rsidRPr="00BB1E56">
              <w:rPr>
                <w:rFonts w:cs="Arial" w:hint="eastAsia"/>
                <w:lang w:eastAsia="ja-JP"/>
              </w:rPr>
              <w:t>DC</w:t>
            </w:r>
            <w:r w:rsidRPr="00BB1E56">
              <w:rPr>
                <w:rFonts w:cs="Arial"/>
              </w:rPr>
              <w:t>_</w:t>
            </w:r>
            <w:r w:rsidRPr="00BB1E56">
              <w:rPr>
                <w:rFonts w:cs="Arial" w:hint="eastAsia"/>
                <w:lang w:eastAsia="ja-JP"/>
              </w:rPr>
              <w:t>1A-19A-21A-42A_n257</w:t>
            </w:r>
            <w:r w:rsidRPr="00BB1E56">
              <w:rPr>
                <w:rFonts w:cs="Arial"/>
                <w:lang w:eastAsia="ja-JP"/>
              </w:rPr>
              <w:t>E</w:t>
            </w:r>
          </w:p>
        </w:tc>
        <w:tc>
          <w:tcPr>
            <w:tcW w:w="0" w:type="auto"/>
          </w:tcPr>
          <w:p w14:paraId="4E989F9D" w14:textId="77777777" w:rsidR="00C81190" w:rsidRPr="00BB1E56" w:rsidRDefault="00C81190" w:rsidP="006D4388">
            <w:pPr>
              <w:pStyle w:val="TAC"/>
              <w:rPr>
                <w:rFonts w:cs="Arial"/>
                <w:lang w:eastAsia="ja-JP"/>
              </w:rPr>
            </w:pPr>
            <w:r w:rsidRPr="00BB1E56">
              <w:rPr>
                <w:rFonts w:cs="Arial"/>
                <w:lang w:eastAsia="ja-JP"/>
              </w:rPr>
              <w:t>DC</w:t>
            </w:r>
            <w:r w:rsidRPr="00BB1E56">
              <w:rPr>
                <w:rFonts w:cs="Arial"/>
              </w:rPr>
              <w:t>_</w:t>
            </w:r>
            <w:r w:rsidRPr="00BB1E56">
              <w:rPr>
                <w:rFonts w:cs="Arial"/>
                <w:lang w:eastAsia="ja-JP"/>
              </w:rPr>
              <w:t>1A_</w:t>
            </w:r>
            <w:r w:rsidRPr="00BB1E56">
              <w:rPr>
                <w:rFonts w:cs="Arial" w:hint="eastAsia"/>
                <w:lang w:eastAsia="ja-JP"/>
              </w:rPr>
              <w:t>n257</w:t>
            </w:r>
            <w:r w:rsidRPr="00BB1E56">
              <w:rPr>
                <w:rFonts w:cs="Arial"/>
                <w:lang w:eastAsia="ja-JP"/>
              </w:rPr>
              <w:t>A</w:t>
            </w:r>
          </w:p>
          <w:p w14:paraId="503028E5" w14:textId="77777777" w:rsidR="00C81190" w:rsidRPr="00BB1E56" w:rsidRDefault="00C81190" w:rsidP="006D4388">
            <w:pPr>
              <w:pStyle w:val="TAC"/>
              <w:rPr>
                <w:rFonts w:cs="Arial"/>
                <w:lang w:eastAsia="ja-JP"/>
              </w:rPr>
            </w:pPr>
            <w:r w:rsidRPr="00BB1E56">
              <w:rPr>
                <w:rFonts w:cs="Arial"/>
                <w:lang w:eastAsia="ja-JP"/>
              </w:rPr>
              <w:t>DC</w:t>
            </w:r>
            <w:r w:rsidRPr="00BB1E56">
              <w:rPr>
                <w:rFonts w:cs="Arial"/>
              </w:rPr>
              <w:t>_</w:t>
            </w:r>
            <w:r w:rsidRPr="00BB1E56">
              <w:rPr>
                <w:rFonts w:cs="Arial"/>
                <w:lang w:eastAsia="ja-JP"/>
              </w:rPr>
              <w:t>19A_n257A</w:t>
            </w:r>
          </w:p>
          <w:p w14:paraId="629DB161" w14:textId="77777777" w:rsidR="00C81190" w:rsidRPr="00BB1E56" w:rsidRDefault="00C81190" w:rsidP="006D4388">
            <w:pPr>
              <w:pStyle w:val="TAC"/>
              <w:rPr>
                <w:rFonts w:cs="Arial"/>
                <w:lang w:eastAsia="ja-JP"/>
              </w:rPr>
            </w:pPr>
            <w:r w:rsidRPr="00BB1E56">
              <w:rPr>
                <w:rFonts w:cs="Arial"/>
                <w:lang w:eastAsia="ja-JP"/>
              </w:rPr>
              <w:t>DC</w:t>
            </w:r>
            <w:r w:rsidRPr="00BB1E56">
              <w:rPr>
                <w:rFonts w:cs="Arial"/>
              </w:rPr>
              <w:t>_</w:t>
            </w:r>
            <w:r w:rsidRPr="00BB1E56">
              <w:rPr>
                <w:rFonts w:cs="Arial"/>
                <w:lang w:eastAsia="ja-JP"/>
              </w:rPr>
              <w:t>21A_n257A</w:t>
            </w:r>
          </w:p>
          <w:p w14:paraId="56AACE6C" w14:textId="77777777" w:rsidR="00C81190" w:rsidRPr="00BB1E56" w:rsidRDefault="00C81190" w:rsidP="006D4388">
            <w:pPr>
              <w:pStyle w:val="TAC"/>
              <w:rPr>
                <w:rFonts w:cs="Arial"/>
                <w:lang w:eastAsia="ja-JP"/>
              </w:rPr>
            </w:pPr>
            <w:r w:rsidRPr="00BB1E56">
              <w:rPr>
                <w:rFonts w:cs="Arial"/>
                <w:lang w:eastAsia="ja-JP"/>
              </w:rPr>
              <w:t>DC</w:t>
            </w:r>
            <w:r w:rsidRPr="00BB1E56">
              <w:rPr>
                <w:rFonts w:cs="Arial"/>
              </w:rPr>
              <w:t>_</w:t>
            </w:r>
            <w:r w:rsidRPr="00BB1E56">
              <w:rPr>
                <w:rFonts w:cs="Arial"/>
                <w:lang w:eastAsia="ja-JP"/>
              </w:rPr>
              <w:t>42A_n257A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BDEC8F" w14:textId="77777777" w:rsidR="00C81190" w:rsidRPr="00BB1E56" w:rsidRDefault="00C81190" w:rsidP="006D4388">
            <w:pPr>
              <w:pStyle w:val="TAC"/>
              <w:rPr>
                <w:rFonts w:cs="Arial"/>
                <w:lang w:eastAsia="ja-JP"/>
              </w:rPr>
            </w:pPr>
            <w:r w:rsidRPr="00BB1E56">
              <w:rPr>
                <w:rFonts w:cs="Arial"/>
                <w:lang w:eastAsia="ja-JP"/>
              </w:rPr>
              <w:t>CA</w:t>
            </w:r>
            <w:r w:rsidRPr="00BB1E56">
              <w:rPr>
                <w:rFonts w:cs="Arial"/>
              </w:rPr>
              <w:t>_</w:t>
            </w:r>
            <w:r w:rsidRPr="00BB1E56">
              <w:rPr>
                <w:rFonts w:cs="Arial"/>
                <w:lang w:eastAsia="ja-JP"/>
              </w:rPr>
              <w:t>1A-</w:t>
            </w:r>
            <w:r w:rsidRPr="00BB1E56">
              <w:rPr>
                <w:rFonts w:cs="Arial" w:hint="eastAsia"/>
                <w:lang w:eastAsia="ja-JP"/>
              </w:rPr>
              <w:t>19A-</w:t>
            </w:r>
            <w:r w:rsidRPr="00BB1E56">
              <w:rPr>
                <w:rFonts w:cs="Arial"/>
                <w:lang w:eastAsia="ja-JP"/>
              </w:rPr>
              <w:t>21A-42</w:t>
            </w:r>
            <w:r w:rsidRPr="00BB1E56">
              <w:rPr>
                <w:rFonts w:cs="Arial" w:hint="eastAsia"/>
                <w:lang w:eastAsia="ja-JP"/>
              </w:rPr>
              <w:t>A</w:t>
            </w:r>
          </w:p>
        </w:tc>
        <w:tc>
          <w:tcPr>
            <w:tcW w:w="0" w:type="auto"/>
            <w:vAlign w:val="center"/>
          </w:tcPr>
          <w:p w14:paraId="1E29164C" w14:textId="77777777" w:rsidR="00C81190" w:rsidRPr="00BB1E56" w:rsidRDefault="00C81190" w:rsidP="006D4388">
            <w:pPr>
              <w:pStyle w:val="TAC"/>
            </w:pPr>
            <w:r w:rsidRPr="00BB1E56">
              <w:t>n257A</w:t>
            </w:r>
          </w:p>
        </w:tc>
      </w:tr>
      <w:tr w:rsidR="00C81190" w:rsidRPr="00BB1E56" w14:paraId="4FC5763D" w14:textId="77777777" w:rsidTr="006D4388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7809335" w14:textId="77777777" w:rsidR="00C81190" w:rsidRPr="00BB1E56" w:rsidRDefault="00C81190" w:rsidP="006D4388">
            <w:pPr>
              <w:pStyle w:val="TAC"/>
              <w:rPr>
                <w:rFonts w:cs="Arial"/>
                <w:lang w:eastAsia="ja-JP"/>
              </w:rPr>
            </w:pPr>
            <w:r w:rsidRPr="00BB1E56">
              <w:rPr>
                <w:rFonts w:cs="Arial" w:hint="eastAsia"/>
                <w:lang w:eastAsia="ja-JP"/>
              </w:rPr>
              <w:t>DC</w:t>
            </w:r>
            <w:r w:rsidRPr="00BB1E56">
              <w:rPr>
                <w:rFonts w:cs="Arial"/>
              </w:rPr>
              <w:t>_</w:t>
            </w:r>
            <w:r w:rsidRPr="00BB1E56">
              <w:rPr>
                <w:rFonts w:cs="Arial" w:hint="eastAsia"/>
                <w:lang w:eastAsia="ja-JP"/>
              </w:rPr>
              <w:t>1A-19A-21A-42A_n257</w:t>
            </w:r>
            <w:r w:rsidRPr="00BB1E56">
              <w:rPr>
                <w:rFonts w:cs="Arial"/>
                <w:lang w:eastAsia="ja-JP"/>
              </w:rPr>
              <w:t>F</w:t>
            </w:r>
          </w:p>
        </w:tc>
        <w:tc>
          <w:tcPr>
            <w:tcW w:w="0" w:type="auto"/>
          </w:tcPr>
          <w:p w14:paraId="1A9C546A" w14:textId="77777777" w:rsidR="00C81190" w:rsidRPr="00BB1E56" w:rsidRDefault="00C81190" w:rsidP="006D4388">
            <w:pPr>
              <w:pStyle w:val="TAC"/>
              <w:rPr>
                <w:rFonts w:cs="Arial"/>
                <w:lang w:eastAsia="ja-JP"/>
              </w:rPr>
            </w:pPr>
            <w:r w:rsidRPr="00BB1E56">
              <w:rPr>
                <w:rFonts w:cs="Arial"/>
                <w:lang w:eastAsia="ja-JP"/>
              </w:rPr>
              <w:t>DC</w:t>
            </w:r>
            <w:r w:rsidRPr="00BB1E56">
              <w:rPr>
                <w:rFonts w:cs="Arial"/>
              </w:rPr>
              <w:t>_</w:t>
            </w:r>
            <w:r w:rsidRPr="00BB1E56">
              <w:rPr>
                <w:rFonts w:cs="Arial"/>
                <w:lang w:eastAsia="ja-JP"/>
              </w:rPr>
              <w:t>1A_</w:t>
            </w:r>
            <w:r w:rsidRPr="00BB1E56">
              <w:rPr>
                <w:rFonts w:cs="Arial" w:hint="eastAsia"/>
                <w:lang w:eastAsia="ja-JP"/>
              </w:rPr>
              <w:t>n257</w:t>
            </w:r>
            <w:r w:rsidRPr="00BB1E56">
              <w:rPr>
                <w:rFonts w:cs="Arial"/>
                <w:lang w:eastAsia="ja-JP"/>
              </w:rPr>
              <w:t>A</w:t>
            </w:r>
          </w:p>
          <w:p w14:paraId="7A5F193B" w14:textId="77777777" w:rsidR="00C81190" w:rsidRPr="00BB1E56" w:rsidRDefault="00C81190" w:rsidP="006D4388">
            <w:pPr>
              <w:pStyle w:val="TAC"/>
              <w:rPr>
                <w:rFonts w:cs="Arial"/>
                <w:lang w:eastAsia="ja-JP"/>
              </w:rPr>
            </w:pPr>
            <w:r w:rsidRPr="00BB1E56">
              <w:rPr>
                <w:rFonts w:cs="Arial"/>
                <w:lang w:eastAsia="ja-JP"/>
              </w:rPr>
              <w:t>DC</w:t>
            </w:r>
            <w:r w:rsidRPr="00BB1E56">
              <w:rPr>
                <w:rFonts w:cs="Arial"/>
              </w:rPr>
              <w:t>_</w:t>
            </w:r>
            <w:r w:rsidRPr="00BB1E56">
              <w:rPr>
                <w:rFonts w:cs="Arial"/>
                <w:lang w:eastAsia="ja-JP"/>
              </w:rPr>
              <w:t>19A_n257A</w:t>
            </w:r>
          </w:p>
          <w:p w14:paraId="2D57EB83" w14:textId="77777777" w:rsidR="00C81190" w:rsidRPr="00BB1E56" w:rsidRDefault="00C81190" w:rsidP="006D4388">
            <w:pPr>
              <w:pStyle w:val="TAC"/>
              <w:rPr>
                <w:rFonts w:cs="Arial"/>
                <w:lang w:eastAsia="ja-JP"/>
              </w:rPr>
            </w:pPr>
            <w:r w:rsidRPr="00BB1E56">
              <w:rPr>
                <w:rFonts w:cs="Arial"/>
                <w:lang w:eastAsia="ja-JP"/>
              </w:rPr>
              <w:t>DC</w:t>
            </w:r>
            <w:r w:rsidRPr="00BB1E56">
              <w:rPr>
                <w:rFonts w:cs="Arial"/>
              </w:rPr>
              <w:t>_</w:t>
            </w:r>
            <w:r w:rsidRPr="00BB1E56">
              <w:rPr>
                <w:rFonts w:cs="Arial"/>
                <w:lang w:eastAsia="ja-JP"/>
              </w:rPr>
              <w:t>21A_n257A</w:t>
            </w:r>
          </w:p>
          <w:p w14:paraId="20F2DCD4" w14:textId="77777777" w:rsidR="00C81190" w:rsidRPr="00BB1E56" w:rsidRDefault="00C81190" w:rsidP="006D4388">
            <w:pPr>
              <w:pStyle w:val="TAC"/>
              <w:rPr>
                <w:rFonts w:cs="Arial"/>
                <w:lang w:eastAsia="ja-JP"/>
              </w:rPr>
            </w:pPr>
            <w:r w:rsidRPr="00BB1E56">
              <w:rPr>
                <w:rFonts w:cs="Arial"/>
                <w:lang w:eastAsia="ja-JP"/>
              </w:rPr>
              <w:t>DC</w:t>
            </w:r>
            <w:r w:rsidRPr="00BB1E56">
              <w:rPr>
                <w:rFonts w:cs="Arial"/>
              </w:rPr>
              <w:t>_</w:t>
            </w:r>
            <w:r w:rsidRPr="00BB1E56">
              <w:rPr>
                <w:rFonts w:cs="Arial"/>
                <w:lang w:eastAsia="ja-JP"/>
              </w:rPr>
              <w:t>42A_n257A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0E7B7F" w14:textId="77777777" w:rsidR="00C81190" w:rsidRPr="00BB1E56" w:rsidRDefault="00C81190" w:rsidP="006D4388">
            <w:pPr>
              <w:pStyle w:val="TAC"/>
              <w:rPr>
                <w:rFonts w:cs="Arial"/>
                <w:lang w:eastAsia="ja-JP"/>
              </w:rPr>
            </w:pPr>
            <w:r w:rsidRPr="00BB1E56">
              <w:rPr>
                <w:rFonts w:cs="Arial"/>
                <w:lang w:eastAsia="ja-JP"/>
              </w:rPr>
              <w:t>CA</w:t>
            </w:r>
            <w:r w:rsidRPr="00BB1E56">
              <w:rPr>
                <w:rFonts w:cs="Arial"/>
              </w:rPr>
              <w:t>_</w:t>
            </w:r>
            <w:r w:rsidRPr="00BB1E56">
              <w:rPr>
                <w:rFonts w:cs="Arial"/>
                <w:lang w:eastAsia="ja-JP"/>
              </w:rPr>
              <w:t>1A-</w:t>
            </w:r>
            <w:r w:rsidRPr="00BB1E56">
              <w:rPr>
                <w:rFonts w:cs="Arial" w:hint="eastAsia"/>
                <w:lang w:eastAsia="ja-JP"/>
              </w:rPr>
              <w:t>19A-</w:t>
            </w:r>
            <w:r w:rsidRPr="00BB1E56">
              <w:rPr>
                <w:rFonts w:cs="Arial"/>
                <w:lang w:eastAsia="ja-JP"/>
              </w:rPr>
              <w:t>21A-42</w:t>
            </w:r>
            <w:r w:rsidRPr="00BB1E56">
              <w:rPr>
                <w:rFonts w:cs="Arial" w:hint="eastAsia"/>
                <w:lang w:eastAsia="ja-JP"/>
              </w:rPr>
              <w:t>A</w:t>
            </w:r>
          </w:p>
        </w:tc>
        <w:tc>
          <w:tcPr>
            <w:tcW w:w="0" w:type="auto"/>
            <w:vAlign w:val="center"/>
          </w:tcPr>
          <w:p w14:paraId="66A47FBD" w14:textId="77777777" w:rsidR="00C81190" w:rsidRPr="00BB1E56" w:rsidRDefault="00C81190" w:rsidP="006D4388">
            <w:pPr>
              <w:pStyle w:val="TAC"/>
            </w:pPr>
            <w:r w:rsidRPr="00BB1E56">
              <w:t>n257A</w:t>
            </w:r>
          </w:p>
        </w:tc>
      </w:tr>
      <w:tr w:rsidR="00C81190" w:rsidRPr="00BB1E56" w14:paraId="6B51D966" w14:textId="77777777" w:rsidTr="006D4388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555D04F" w14:textId="77777777" w:rsidR="00C81190" w:rsidRPr="00BB1E56" w:rsidRDefault="00C81190" w:rsidP="006D4388">
            <w:pPr>
              <w:pStyle w:val="TAC"/>
              <w:rPr>
                <w:lang w:val="fi-FI" w:eastAsia="fi-FI"/>
              </w:rPr>
            </w:pPr>
            <w:r w:rsidRPr="00BB1E56">
              <w:rPr>
                <w:rFonts w:cs="Arial" w:hint="eastAsia"/>
              </w:rPr>
              <w:t>DC</w:t>
            </w:r>
            <w:r w:rsidRPr="00BB1E56">
              <w:rPr>
                <w:rFonts w:cs="Arial"/>
              </w:rPr>
              <w:t>_</w:t>
            </w:r>
            <w:r w:rsidRPr="00BB1E56">
              <w:rPr>
                <w:rFonts w:cs="Arial" w:hint="eastAsia"/>
              </w:rPr>
              <w:t>1A-19A-21A-42C_n</w:t>
            </w:r>
            <w:r w:rsidRPr="00BB1E56">
              <w:rPr>
                <w:rFonts w:cs="Arial" w:hint="eastAsia"/>
                <w:lang w:eastAsia="zh-CN"/>
              </w:rPr>
              <w:t>25</w:t>
            </w:r>
            <w:r w:rsidRPr="00BB1E56">
              <w:rPr>
                <w:rFonts w:cs="Arial" w:hint="eastAsia"/>
              </w:rPr>
              <w:t>7</w:t>
            </w:r>
            <w:r w:rsidRPr="00BB1E56">
              <w:rPr>
                <w:rFonts w:cs="Arial"/>
              </w:rPr>
              <w:t>A</w:t>
            </w:r>
          </w:p>
        </w:tc>
        <w:tc>
          <w:tcPr>
            <w:tcW w:w="0" w:type="auto"/>
          </w:tcPr>
          <w:p w14:paraId="282551D9" w14:textId="77777777" w:rsidR="00C81190" w:rsidRPr="00BB1E56" w:rsidRDefault="00C81190" w:rsidP="006D4388">
            <w:pPr>
              <w:pStyle w:val="TAC"/>
            </w:pPr>
            <w:r w:rsidRPr="00BB1E56">
              <w:rPr>
                <w:rFonts w:hint="eastAsia"/>
              </w:rPr>
              <w:t>DC</w:t>
            </w:r>
            <w:r w:rsidRPr="00BB1E56">
              <w:t>_</w:t>
            </w:r>
            <w:r w:rsidRPr="00BB1E56">
              <w:rPr>
                <w:rFonts w:eastAsia="Malgun Gothic" w:hint="eastAsia"/>
              </w:rPr>
              <w:t>1A_</w:t>
            </w:r>
            <w:r w:rsidRPr="00BB1E56">
              <w:rPr>
                <w:rFonts w:hint="eastAsia"/>
              </w:rPr>
              <w:t>n</w:t>
            </w:r>
            <w:r w:rsidRPr="00BB1E56">
              <w:rPr>
                <w:rFonts w:hint="eastAsia"/>
                <w:lang w:eastAsia="zh-CN"/>
              </w:rPr>
              <w:t>25</w:t>
            </w:r>
            <w:r w:rsidRPr="00BB1E56">
              <w:rPr>
                <w:rFonts w:eastAsia="Malgun Gothic" w:hint="eastAsia"/>
              </w:rPr>
              <w:t>7</w:t>
            </w:r>
            <w:r w:rsidRPr="00BB1E56">
              <w:rPr>
                <w:rFonts w:hint="eastAsia"/>
              </w:rPr>
              <w:t>A</w:t>
            </w:r>
          </w:p>
          <w:p w14:paraId="3AC1C1EE" w14:textId="77777777" w:rsidR="00C81190" w:rsidRPr="00BB1E56" w:rsidRDefault="00C81190" w:rsidP="006D4388">
            <w:pPr>
              <w:pStyle w:val="TAC"/>
            </w:pPr>
            <w:r w:rsidRPr="00BB1E56">
              <w:rPr>
                <w:rFonts w:hint="eastAsia"/>
              </w:rPr>
              <w:t>DC</w:t>
            </w:r>
            <w:r w:rsidRPr="00BB1E56">
              <w:t>_</w:t>
            </w:r>
            <w:r w:rsidRPr="00BB1E56">
              <w:rPr>
                <w:rFonts w:hint="eastAsia"/>
                <w:lang w:eastAsia="zh-CN"/>
              </w:rPr>
              <w:t>19</w:t>
            </w:r>
            <w:r w:rsidRPr="00BB1E56">
              <w:rPr>
                <w:rFonts w:eastAsia="Malgun Gothic" w:hint="eastAsia"/>
              </w:rPr>
              <w:t>A_</w:t>
            </w:r>
            <w:r w:rsidRPr="00BB1E56">
              <w:rPr>
                <w:rFonts w:hint="eastAsia"/>
              </w:rPr>
              <w:t>n</w:t>
            </w:r>
            <w:r w:rsidRPr="00BB1E56">
              <w:rPr>
                <w:rFonts w:hint="eastAsia"/>
                <w:lang w:eastAsia="zh-CN"/>
              </w:rPr>
              <w:t>25</w:t>
            </w:r>
            <w:r w:rsidRPr="00BB1E56">
              <w:rPr>
                <w:rFonts w:eastAsia="Malgun Gothic" w:hint="eastAsia"/>
              </w:rPr>
              <w:t>7</w:t>
            </w:r>
            <w:r w:rsidRPr="00BB1E56">
              <w:rPr>
                <w:rFonts w:hint="eastAsia"/>
              </w:rPr>
              <w:t>A</w:t>
            </w:r>
          </w:p>
          <w:p w14:paraId="3639A7F8" w14:textId="77777777" w:rsidR="00C81190" w:rsidRPr="00BB1E56" w:rsidRDefault="00C81190" w:rsidP="006D4388">
            <w:pPr>
              <w:pStyle w:val="TAC"/>
            </w:pPr>
            <w:r w:rsidRPr="00BB1E56">
              <w:rPr>
                <w:rFonts w:hint="eastAsia"/>
              </w:rPr>
              <w:t>DC</w:t>
            </w:r>
            <w:r w:rsidRPr="00BB1E56">
              <w:t>_</w:t>
            </w:r>
            <w:r w:rsidRPr="00BB1E56">
              <w:rPr>
                <w:rFonts w:hint="eastAsia"/>
                <w:lang w:eastAsia="zh-CN"/>
              </w:rPr>
              <w:t>21</w:t>
            </w:r>
            <w:r w:rsidRPr="00BB1E56">
              <w:rPr>
                <w:rFonts w:eastAsia="Malgun Gothic" w:hint="eastAsia"/>
              </w:rPr>
              <w:t>A_</w:t>
            </w:r>
            <w:r w:rsidRPr="00BB1E56">
              <w:rPr>
                <w:rFonts w:hint="eastAsia"/>
              </w:rPr>
              <w:t>n</w:t>
            </w:r>
            <w:r w:rsidRPr="00BB1E56">
              <w:rPr>
                <w:rFonts w:hint="eastAsia"/>
                <w:lang w:eastAsia="zh-CN"/>
              </w:rPr>
              <w:t>25</w:t>
            </w:r>
            <w:r w:rsidRPr="00BB1E56">
              <w:rPr>
                <w:rFonts w:eastAsia="Malgun Gothic" w:hint="eastAsia"/>
              </w:rPr>
              <w:t>7</w:t>
            </w:r>
            <w:r w:rsidRPr="00BB1E56">
              <w:rPr>
                <w:rFonts w:hint="eastAsia"/>
              </w:rPr>
              <w:t>A</w:t>
            </w:r>
          </w:p>
          <w:p w14:paraId="5CEDAD22" w14:textId="77777777" w:rsidR="00C81190" w:rsidRPr="00BB1E56" w:rsidRDefault="00C81190" w:rsidP="006D4388">
            <w:pPr>
              <w:pStyle w:val="TAC"/>
              <w:rPr>
                <w:rFonts w:eastAsia="MS PGothic"/>
                <w:lang w:val="en-US"/>
              </w:rPr>
            </w:pPr>
            <w:r w:rsidRPr="00BB1E56">
              <w:rPr>
                <w:rFonts w:hint="eastAsia"/>
              </w:rPr>
              <w:t>DC</w:t>
            </w:r>
            <w:r w:rsidRPr="00BB1E56">
              <w:t>_</w:t>
            </w:r>
            <w:r w:rsidRPr="00BB1E56">
              <w:rPr>
                <w:rFonts w:hint="eastAsia"/>
                <w:lang w:eastAsia="zh-CN"/>
              </w:rPr>
              <w:t>42</w:t>
            </w:r>
            <w:r w:rsidRPr="00BB1E56">
              <w:rPr>
                <w:rFonts w:eastAsia="Malgun Gothic" w:hint="eastAsia"/>
              </w:rPr>
              <w:t>A_</w:t>
            </w:r>
            <w:r w:rsidRPr="00BB1E56">
              <w:rPr>
                <w:rFonts w:hint="eastAsia"/>
              </w:rPr>
              <w:t>n</w:t>
            </w:r>
            <w:r w:rsidRPr="00BB1E56">
              <w:rPr>
                <w:rFonts w:hint="eastAsia"/>
                <w:lang w:eastAsia="zh-CN"/>
              </w:rPr>
              <w:t>25</w:t>
            </w:r>
            <w:r w:rsidRPr="00BB1E56">
              <w:rPr>
                <w:rFonts w:eastAsia="Malgun Gothic" w:hint="eastAsia"/>
              </w:rPr>
              <w:t>7</w:t>
            </w:r>
            <w:r w:rsidRPr="00BB1E56">
              <w:rPr>
                <w:rFonts w:hint="eastAsia"/>
              </w:rPr>
              <w:t>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17DB9A" w14:textId="77777777" w:rsidR="00C81190" w:rsidRPr="00BB1E56" w:rsidRDefault="00C81190" w:rsidP="006D4388">
            <w:pPr>
              <w:pStyle w:val="TAC"/>
              <w:rPr>
                <w:lang w:val="fi-FI" w:eastAsia="fi-FI"/>
              </w:rPr>
            </w:pPr>
            <w:r w:rsidRPr="00BB1E56">
              <w:rPr>
                <w:rFonts w:cs="Arial" w:hint="eastAsia"/>
              </w:rPr>
              <w:t>C</w:t>
            </w:r>
            <w:r w:rsidRPr="00BB1E56">
              <w:rPr>
                <w:rFonts w:cs="Arial"/>
              </w:rPr>
              <w:t>A_</w:t>
            </w:r>
            <w:r w:rsidRPr="00BB1E56">
              <w:rPr>
                <w:rFonts w:cs="Arial" w:hint="eastAsia"/>
              </w:rPr>
              <w:t>1A-19A-21A-42C</w:t>
            </w:r>
          </w:p>
        </w:tc>
        <w:tc>
          <w:tcPr>
            <w:tcW w:w="0" w:type="auto"/>
            <w:vAlign w:val="center"/>
          </w:tcPr>
          <w:p w14:paraId="1F506C27" w14:textId="77777777" w:rsidR="00C81190" w:rsidRPr="00BB1E56" w:rsidRDefault="00C81190" w:rsidP="006D4388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BB1E56">
              <w:rPr>
                <w:rFonts w:cs="Arial" w:hint="eastAsia"/>
                <w:lang w:eastAsia="zh-CN"/>
              </w:rPr>
              <w:t>n25</w:t>
            </w:r>
            <w:r w:rsidRPr="00BB1E56">
              <w:rPr>
                <w:rFonts w:cs="Arial" w:hint="eastAsia"/>
              </w:rPr>
              <w:t>7</w:t>
            </w:r>
            <w:r w:rsidRPr="00BB1E56">
              <w:rPr>
                <w:rFonts w:cs="Arial"/>
              </w:rPr>
              <w:t>A</w:t>
            </w:r>
          </w:p>
        </w:tc>
      </w:tr>
      <w:tr w:rsidR="00C81190" w:rsidRPr="00BB1E56" w14:paraId="595F096F" w14:textId="77777777" w:rsidTr="006D4388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E0E17F7" w14:textId="77777777" w:rsidR="00C81190" w:rsidRPr="00BB1E56" w:rsidRDefault="00C81190" w:rsidP="006D4388">
            <w:pPr>
              <w:pStyle w:val="TAC"/>
              <w:rPr>
                <w:rFonts w:cs="Arial"/>
              </w:rPr>
            </w:pPr>
            <w:r w:rsidRPr="00BB1E56">
              <w:rPr>
                <w:rFonts w:cs="Arial" w:hint="eastAsia"/>
              </w:rPr>
              <w:t>DC</w:t>
            </w:r>
            <w:r w:rsidRPr="00BB1E56">
              <w:rPr>
                <w:rFonts w:cs="Arial"/>
              </w:rPr>
              <w:t>_</w:t>
            </w:r>
            <w:r w:rsidRPr="00BB1E56">
              <w:rPr>
                <w:rFonts w:cs="Arial" w:hint="eastAsia"/>
              </w:rPr>
              <w:t>1A-19A-21A-42C_n</w:t>
            </w:r>
            <w:r w:rsidRPr="00BB1E56">
              <w:rPr>
                <w:rFonts w:cs="Arial" w:hint="eastAsia"/>
                <w:lang w:eastAsia="zh-CN"/>
              </w:rPr>
              <w:t>25</w:t>
            </w:r>
            <w:r w:rsidRPr="00BB1E56">
              <w:rPr>
                <w:rFonts w:cs="Arial" w:hint="eastAsia"/>
              </w:rPr>
              <w:t>7</w:t>
            </w:r>
            <w:r w:rsidRPr="00BB1E56">
              <w:rPr>
                <w:rFonts w:cs="Arial" w:hint="eastAsia"/>
                <w:lang w:eastAsia="zh-CN"/>
              </w:rPr>
              <w:t>D</w:t>
            </w:r>
          </w:p>
        </w:tc>
        <w:tc>
          <w:tcPr>
            <w:tcW w:w="0" w:type="auto"/>
          </w:tcPr>
          <w:p w14:paraId="3DBA2696" w14:textId="77777777" w:rsidR="00C81190" w:rsidRPr="00BB1E56" w:rsidRDefault="00C81190" w:rsidP="006D4388">
            <w:pPr>
              <w:pStyle w:val="TAC"/>
            </w:pPr>
            <w:r w:rsidRPr="00BB1E56">
              <w:rPr>
                <w:rFonts w:hint="eastAsia"/>
              </w:rPr>
              <w:t>DC</w:t>
            </w:r>
            <w:r w:rsidRPr="00BB1E56">
              <w:t>_</w:t>
            </w:r>
            <w:r w:rsidRPr="00BB1E56">
              <w:rPr>
                <w:rFonts w:eastAsia="Malgun Gothic" w:hint="eastAsia"/>
              </w:rPr>
              <w:t>1A_</w:t>
            </w:r>
            <w:r w:rsidRPr="00BB1E56">
              <w:rPr>
                <w:rFonts w:hint="eastAsia"/>
              </w:rPr>
              <w:t>n</w:t>
            </w:r>
            <w:r w:rsidRPr="00BB1E56">
              <w:rPr>
                <w:rFonts w:hint="eastAsia"/>
                <w:lang w:eastAsia="zh-CN"/>
              </w:rPr>
              <w:t>25</w:t>
            </w:r>
            <w:r w:rsidRPr="00BB1E56">
              <w:rPr>
                <w:rFonts w:eastAsia="Malgun Gothic" w:hint="eastAsia"/>
              </w:rPr>
              <w:t>7</w:t>
            </w:r>
            <w:r w:rsidRPr="00BB1E56">
              <w:rPr>
                <w:rFonts w:hint="eastAsia"/>
              </w:rPr>
              <w:t>A</w:t>
            </w:r>
          </w:p>
          <w:p w14:paraId="296729C0" w14:textId="77777777" w:rsidR="00C81190" w:rsidRPr="00BB1E56" w:rsidRDefault="00C81190" w:rsidP="006D4388">
            <w:pPr>
              <w:pStyle w:val="TAC"/>
            </w:pPr>
            <w:r w:rsidRPr="00BB1E56">
              <w:rPr>
                <w:rFonts w:hint="eastAsia"/>
              </w:rPr>
              <w:t>DC</w:t>
            </w:r>
            <w:r w:rsidRPr="00BB1E56">
              <w:t>_</w:t>
            </w:r>
            <w:r w:rsidRPr="00BB1E56">
              <w:rPr>
                <w:rFonts w:hint="eastAsia"/>
                <w:lang w:eastAsia="zh-CN"/>
              </w:rPr>
              <w:t>19</w:t>
            </w:r>
            <w:r w:rsidRPr="00BB1E56">
              <w:rPr>
                <w:rFonts w:eastAsia="Malgun Gothic" w:hint="eastAsia"/>
              </w:rPr>
              <w:t>A_</w:t>
            </w:r>
            <w:r w:rsidRPr="00BB1E56">
              <w:rPr>
                <w:rFonts w:hint="eastAsia"/>
              </w:rPr>
              <w:t>n</w:t>
            </w:r>
            <w:r w:rsidRPr="00BB1E56">
              <w:rPr>
                <w:rFonts w:hint="eastAsia"/>
                <w:lang w:eastAsia="zh-CN"/>
              </w:rPr>
              <w:t>25</w:t>
            </w:r>
            <w:r w:rsidRPr="00BB1E56">
              <w:rPr>
                <w:rFonts w:eastAsia="Malgun Gothic" w:hint="eastAsia"/>
              </w:rPr>
              <w:t>7</w:t>
            </w:r>
            <w:r w:rsidRPr="00BB1E56">
              <w:rPr>
                <w:rFonts w:hint="eastAsia"/>
              </w:rPr>
              <w:t>A</w:t>
            </w:r>
          </w:p>
          <w:p w14:paraId="75B97BBF" w14:textId="77777777" w:rsidR="00C81190" w:rsidRPr="00BB1E56" w:rsidRDefault="00C81190" w:rsidP="006D4388">
            <w:pPr>
              <w:pStyle w:val="TAC"/>
            </w:pPr>
            <w:r w:rsidRPr="00BB1E56">
              <w:rPr>
                <w:rFonts w:hint="eastAsia"/>
              </w:rPr>
              <w:t>DC</w:t>
            </w:r>
            <w:r w:rsidRPr="00BB1E56">
              <w:t>_</w:t>
            </w:r>
            <w:r w:rsidRPr="00BB1E56">
              <w:rPr>
                <w:rFonts w:hint="eastAsia"/>
                <w:lang w:eastAsia="zh-CN"/>
              </w:rPr>
              <w:t>21</w:t>
            </w:r>
            <w:r w:rsidRPr="00BB1E56">
              <w:rPr>
                <w:rFonts w:eastAsia="Malgun Gothic" w:hint="eastAsia"/>
              </w:rPr>
              <w:t>A_</w:t>
            </w:r>
            <w:r w:rsidRPr="00BB1E56">
              <w:rPr>
                <w:rFonts w:hint="eastAsia"/>
              </w:rPr>
              <w:t>n</w:t>
            </w:r>
            <w:r w:rsidRPr="00BB1E56">
              <w:rPr>
                <w:rFonts w:hint="eastAsia"/>
                <w:lang w:eastAsia="zh-CN"/>
              </w:rPr>
              <w:t>25</w:t>
            </w:r>
            <w:r w:rsidRPr="00BB1E56">
              <w:rPr>
                <w:rFonts w:eastAsia="Malgun Gothic" w:hint="eastAsia"/>
              </w:rPr>
              <w:t>7</w:t>
            </w:r>
            <w:r w:rsidRPr="00BB1E56">
              <w:rPr>
                <w:rFonts w:hint="eastAsia"/>
              </w:rPr>
              <w:t>A</w:t>
            </w:r>
          </w:p>
          <w:p w14:paraId="67CD35C9" w14:textId="77777777" w:rsidR="00C81190" w:rsidRPr="00BB1E56" w:rsidRDefault="00C81190" w:rsidP="006D4388">
            <w:pPr>
              <w:pStyle w:val="TAC"/>
            </w:pPr>
            <w:r w:rsidRPr="00BB1E56">
              <w:rPr>
                <w:rFonts w:hint="eastAsia"/>
              </w:rPr>
              <w:t>DC</w:t>
            </w:r>
            <w:r w:rsidRPr="00BB1E56">
              <w:t>_</w:t>
            </w:r>
            <w:r w:rsidRPr="00BB1E56">
              <w:rPr>
                <w:rFonts w:hint="eastAsia"/>
                <w:lang w:eastAsia="zh-CN"/>
              </w:rPr>
              <w:t>42</w:t>
            </w:r>
            <w:r w:rsidRPr="00BB1E56">
              <w:rPr>
                <w:rFonts w:eastAsia="Malgun Gothic" w:hint="eastAsia"/>
              </w:rPr>
              <w:t>A_</w:t>
            </w:r>
            <w:r w:rsidRPr="00BB1E56">
              <w:rPr>
                <w:rFonts w:hint="eastAsia"/>
              </w:rPr>
              <w:t>n</w:t>
            </w:r>
            <w:r w:rsidRPr="00BB1E56">
              <w:rPr>
                <w:rFonts w:hint="eastAsia"/>
                <w:lang w:eastAsia="zh-CN"/>
              </w:rPr>
              <w:t>25</w:t>
            </w:r>
            <w:r w:rsidRPr="00BB1E56">
              <w:rPr>
                <w:rFonts w:eastAsia="Malgun Gothic" w:hint="eastAsia"/>
              </w:rPr>
              <w:t>7</w:t>
            </w:r>
            <w:r w:rsidRPr="00BB1E56">
              <w:rPr>
                <w:rFonts w:hint="eastAsia"/>
              </w:rPr>
              <w:t>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955356" w14:textId="77777777" w:rsidR="00C81190" w:rsidRPr="00BB1E56" w:rsidDel="008A0BE1" w:rsidRDefault="00C81190" w:rsidP="006D4388">
            <w:pPr>
              <w:pStyle w:val="TAC"/>
              <w:rPr>
                <w:rFonts w:cs="Arial"/>
              </w:rPr>
            </w:pPr>
            <w:r w:rsidRPr="00BB1E56">
              <w:rPr>
                <w:rFonts w:cs="Arial" w:hint="eastAsia"/>
              </w:rPr>
              <w:t>C</w:t>
            </w:r>
            <w:r w:rsidRPr="00BB1E56">
              <w:rPr>
                <w:rFonts w:cs="Arial"/>
              </w:rPr>
              <w:t>A_</w:t>
            </w:r>
            <w:r w:rsidRPr="00BB1E56">
              <w:rPr>
                <w:rFonts w:cs="Arial" w:hint="eastAsia"/>
              </w:rPr>
              <w:t>1A-19A-21A-42C</w:t>
            </w:r>
          </w:p>
        </w:tc>
        <w:tc>
          <w:tcPr>
            <w:tcW w:w="0" w:type="auto"/>
            <w:vAlign w:val="center"/>
          </w:tcPr>
          <w:p w14:paraId="69AAD29F" w14:textId="77777777" w:rsidR="00C81190" w:rsidRPr="00BB1E56" w:rsidRDefault="00C81190" w:rsidP="006D4388">
            <w:pPr>
              <w:pStyle w:val="TAC"/>
              <w:rPr>
                <w:rFonts w:cs="Arial"/>
                <w:lang w:eastAsia="zh-CN"/>
              </w:rPr>
            </w:pPr>
            <w:r w:rsidRPr="00BB1E56">
              <w:rPr>
                <w:rFonts w:cs="Arial"/>
                <w:lang w:eastAsia="zh-CN"/>
              </w:rPr>
              <w:t>CA_</w:t>
            </w:r>
            <w:r w:rsidRPr="00BB1E56">
              <w:rPr>
                <w:rFonts w:cs="Arial" w:hint="eastAsia"/>
                <w:lang w:eastAsia="zh-CN"/>
              </w:rPr>
              <w:t>n25</w:t>
            </w:r>
            <w:r w:rsidRPr="00BB1E56">
              <w:rPr>
                <w:rFonts w:cs="Arial" w:hint="eastAsia"/>
              </w:rPr>
              <w:t>7</w:t>
            </w:r>
            <w:r w:rsidRPr="00BB1E56">
              <w:rPr>
                <w:rFonts w:cs="Arial" w:hint="eastAsia"/>
                <w:lang w:eastAsia="zh-CN"/>
              </w:rPr>
              <w:t>D</w:t>
            </w:r>
          </w:p>
        </w:tc>
      </w:tr>
      <w:tr w:rsidR="00C81190" w:rsidRPr="00BB1E56" w14:paraId="24961029" w14:textId="77777777" w:rsidTr="006D4388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DF9C1D7" w14:textId="77777777" w:rsidR="00C81190" w:rsidRPr="00BB1E56" w:rsidRDefault="00C81190" w:rsidP="006D4388">
            <w:pPr>
              <w:pStyle w:val="TAC"/>
              <w:rPr>
                <w:rFonts w:cs="Arial"/>
              </w:rPr>
            </w:pPr>
            <w:r w:rsidRPr="00BB1E56">
              <w:rPr>
                <w:rFonts w:cs="Arial" w:hint="eastAsia"/>
              </w:rPr>
              <w:t>DC</w:t>
            </w:r>
            <w:r w:rsidRPr="00BB1E56">
              <w:rPr>
                <w:rFonts w:cs="Arial"/>
              </w:rPr>
              <w:t>_</w:t>
            </w:r>
            <w:r w:rsidRPr="00BB1E56">
              <w:rPr>
                <w:rFonts w:cs="Arial" w:hint="eastAsia"/>
              </w:rPr>
              <w:t>1A-19A-21A-42C_n</w:t>
            </w:r>
            <w:r w:rsidRPr="00BB1E56">
              <w:rPr>
                <w:rFonts w:cs="Arial" w:hint="eastAsia"/>
                <w:lang w:eastAsia="zh-CN"/>
              </w:rPr>
              <w:t>25</w:t>
            </w:r>
            <w:r w:rsidRPr="00BB1E56">
              <w:rPr>
                <w:rFonts w:cs="Arial" w:hint="eastAsia"/>
              </w:rPr>
              <w:t>7</w:t>
            </w:r>
            <w:r w:rsidRPr="00BB1E56">
              <w:rPr>
                <w:rFonts w:cs="Arial" w:hint="eastAsia"/>
                <w:lang w:eastAsia="zh-CN"/>
              </w:rPr>
              <w:t>E</w:t>
            </w:r>
          </w:p>
        </w:tc>
        <w:tc>
          <w:tcPr>
            <w:tcW w:w="0" w:type="auto"/>
          </w:tcPr>
          <w:p w14:paraId="618E18C4" w14:textId="77777777" w:rsidR="00C81190" w:rsidRPr="00BB1E56" w:rsidRDefault="00C81190" w:rsidP="006D4388">
            <w:pPr>
              <w:pStyle w:val="TAC"/>
            </w:pPr>
            <w:r w:rsidRPr="00BB1E56">
              <w:rPr>
                <w:rFonts w:hint="eastAsia"/>
              </w:rPr>
              <w:t>DC</w:t>
            </w:r>
            <w:r w:rsidRPr="00BB1E56">
              <w:t>_</w:t>
            </w:r>
            <w:r w:rsidRPr="00BB1E56">
              <w:rPr>
                <w:rFonts w:eastAsia="Malgun Gothic" w:hint="eastAsia"/>
              </w:rPr>
              <w:t>1A_</w:t>
            </w:r>
            <w:r w:rsidRPr="00BB1E56">
              <w:rPr>
                <w:rFonts w:hint="eastAsia"/>
              </w:rPr>
              <w:t>n</w:t>
            </w:r>
            <w:r w:rsidRPr="00BB1E56">
              <w:rPr>
                <w:rFonts w:hint="eastAsia"/>
                <w:lang w:eastAsia="zh-CN"/>
              </w:rPr>
              <w:t>25</w:t>
            </w:r>
            <w:r w:rsidRPr="00BB1E56">
              <w:rPr>
                <w:rFonts w:eastAsia="Malgun Gothic" w:hint="eastAsia"/>
              </w:rPr>
              <w:t>7</w:t>
            </w:r>
            <w:r w:rsidRPr="00BB1E56">
              <w:rPr>
                <w:rFonts w:hint="eastAsia"/>
              </w:rPr>
              <w:t>A</w:t>
            </w:r>
          </w:p>
          <w:p w14:paraId="2358F1DE" w14:textId="77777777" w:rsidR="00C81190" w:rsidRPr="00BB1E56" w:rsidRDefault="00C81190" w:rsidP="006D4388">
            <w:pPr>
              <w:pStyle w:val="TAC"/>
            </w:pPr>
            <w:r w:rsidRPr="00BB1E56">
              <w:rPr>
                <w:rFonts w:hint="eastAsia"/>
              </w:rPr>
              <w:t>DC</w:t>
            </w:r>
            <w:r w:rsidRPr="00BB1E56">
              <w:t>_</w:t>
            </w:r>
            <w:r w:rsidRPr="00BB1E56">
              <w:rPr>
                <w:rFonts w:hint="eastAsia"/>
                <w:lang w:eastAsia="zh-CN"/>
              </w:rPr>
              <w:t>19</w:t>
            </w:r>
            <w:r w:rsidRPr="00BB1E56">
              <w:rPr>
                <w:rFonts w:eastAsia="Malgun Gothic" w:hint="eastAsia"/>
              </w:rPr>
              <w:t>A_</w:t>
            </w:r>
            <w:r w:rsidRPr="00BB1E56">
              <w:rPr>
                <w:rFonts w:hint="eastAsia"/>
              </w:rPr>
              <w:t>n</w:t>
            </w:r>
            <w:r w:rsidRPr="00BB1E56">
              <w:rPr>
                <w:rFonts w:hint="eastAsia"/>
                <w:lang w:eastAsia="zh-CN"/>
              </w:rPr>
              <w:t>25</w:t>
            </w:r>
            <w:r w:rsidRPr="00BB1E56">
              <w:rPr>
                <w:rFonts w:eastAsia="Malgun Gothic" w:hint="eastAsia"/>
              </w:rPr>
              <w:t>7</w:t>
            </w:r>
            <w:r w:rsidRPr="00BB1E56">
              <w:rPr>
                <w:rFonts w:hint="eastAsia"/>
              </w:rPr>
              <w:t>A</w:t>
            </w:r>
          </w:p>
          <w:p w14:paraId="2643A33F" w14:textId="77777777" w:rsidR="00C81190" w:rsidRPr="00BB1E56" w:rsidRDefault="00C81190" w:rsidP="006D4388">
            <w:pPr>
              <w:pStyle w:val="TAC"/>
            </w:pPr>
            <w:r w:rsidRPr="00BB1E56">
              <w:rPr>
                <w:rFonts w:hint="eastAsia"/>
              </w:rPr>
              <w:t>DC</w:t>
            </w:r>
            <w:r w:rsidRPr="00BB1E56">
              <w:t>_</w:t>
            </w:r>
            <w:r w:rsidRPr="00BB1E56">
              <w:rPr>
                <w:rFonts w:hint="eastAsia"/>
                <w:lang w:eastAsia="zh-CN"/>
              </w:rPr>
              <w:t>21</w:t>
            </w:r>
            <w:r w:rsidRPr="00BB1E56">
              <w:rPr>
                <w:rFonts w:eastAsia="Malgun Gothic" w:hint="eastAsia"/>
              </w:rPr>
              <w:t>A_</w:t>
            </w:r>
            <w:r w:rsidRPr="00BB1E56">
              <w:rPr>
                <w:rFonts w:hint="eastAsia"/>
              </w:rPr>
              <w:t>n</w:t>
            </w:r>
            <w:r w:rsidRPr="00BB1E56">
              <w:rPr>
                <w:rFonts w:hint="eastAsia"/>
                <w:lang w:eastAsia="zh-CN"/>
              </w:rPr>
              <w:t>25</w:t>
            </w:r>
            <w:r w:rsidRPr="00BB1E56">
              <w:rPr>
                <w:rFonts w:eastAsia="Malgun Gothic" w:hint="eastAsia"/>
              </w:rPr>
              <w:t>7</w:t>
            </w:r>
            <w:r w:rsidRPr="00BB1E56">
              <w:rPr>
                <w:rFonts w:hint="eastAsia"/>
              </w:rPr>
              <w:t>A</w:t>
            </w:r>
          </w:p>
          <w:p w14:paraId="0BDA7A50" w14:textId="77777777" w:rsidR="00C81190" w:rsidRPr="00BB1E56" w:rsidRDefault="00C81190" w:rsidP="006D4388">
            <w:pPr>
              <w:pStyle w:val="TAC"/>
            </w:pPr>
            <w:r w:rsidRPr="00BB1E56">
              <w:rPr>
                <w:rFonts w:hint="eastAsia"/>
              </w:rPr>
              <w:t>DC</w:t>
            </w:r>
            <w:r w:rsidRPr="00BB1E56">
              <w:t>_</w:t>
            </w:r>
            <w:r w:rsidRPr="00BB1E56">
              <w:rPr>
                <w:rFonts w:hint="eastAsia"/>
                <w:lang w:eastAsia="zh-CN"/>
              </w:rPr>
              <w:t>42</w:t>
            </w:r>
            <w:r w:rsidRPr="00BB1E56">
              <w:rPr>
                <w:rFonts w:eastAsia="Malgun Gothic" w:hint="eastAsia"/>
              </w:rPr>
              <w:t>A_</w:t>
            </w:r>
            <w:r w:rsidRPr="00BB1E56">
              <w:rPr>
                <w:rFonts w:hint="eastAsia"/>
              </w:rPr>
              <w:t>n</w:t>
            </w:r>
            <w:r w:rsidRPr="00BB1E56">
              <w:rPr>
                <w:rFonts w:hint="eastAsia"/>
                <w:lang w:eastAsia="zh-CN"/>
              </w:rPr>
              <w:t>25</w:t>
            </w:r>
            <w:r w:rsidRPr="00BB1E56">
              <w:rPr>
                <w:rFonts w:eastAsia="Malgun Gothic" w:hint="eastAsia"/>
              </w:rPr>
              <w:t>7</w:t>
            </w:r>
            <w:r w:rsidRPr="00BB1E56">
              <w:rPr>
                <w:rFonts w:hint="eastAsia"/>
              </w:rPr>
              <w:t>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92FB0B" w14:textId="77777777" w:rsidR="00C81190" w:rsidRPr="00BB1E56" w:rsidDel="008A0BE1" w:rsidRDefault="00C81190" w:rsidP="006D4388">
            <w:pPr>
              <w:pStyle w:val="TAC"/>
              <w:rPr>
                <w:rFonts w:cs="Arial"/>
              </w:rPr>
            </w:pPr>
            <w:r w:rsidRPr="00BB1E56">
              <w:rPr>
                <w:rFonts w:cs="Arial" w:hint="eastAsia"/>
              </w:rPr>
              <w:t>C</w:t>
            </w:r>
            <w:r w:rsidRPr="00BB1E56">
              <w:rPr>
                <w:rFonts w:cs="Arial"/>
              </w:rPr>
              <w:t>A_</w:t>
            </w:r>
            <w:r w:rsidRPr="00BB1E56">
              <w:rPr>
                <w:rFonts w:cs="Arial" w:hint="eastAsia"/>
              </w:rPr>
              <w:t>1A-19A-21A-42C</w:t>
            </w:r>
          </w:p>
        </w:tc>
        <w:tc>
          <w:tcPr>
            <w:tcW w:w="0" w:type="auto"/>
            <w:vAlign w:val="center"/>
          </w:tcPr>
          <w:p w14:paraId="3CB5C6BD" w14:textId="77777777" w:rsidR="00C81190" w:rsidRPr="00BB1E56" w:rsidRDefault="00C81190" w:rsidP="006D4388">
            <w:pPr>
              <w:pStyle w:val="TAC"/>
              <w:rPr>
                <w:rFonts w:cs="Arial"/>
                <w:lang w:eastAsia="zh-CN"/>
              </w:rPr>
            </w:pPr>
            <w:r w:rsidRPr="00BB1E56">
              <w:rPr>
                <w:rFonts w:cs="Arial"/>
                <w:lang w:eastAsia="zh-CN"/>
              </w:rPr>
              <w:t>CA_</w:t>
            </w:r>
            <w:r w:rsidRPr="00BB1E56">
              <w:rPr>
                <w:rFonts w:cs="Arial" w:hint="eastAsia"/>
                <w:lang w:eastAsia="zh-CN"/>
              </w:rPr>
              <w:t>n25</w:t>
            </w:r>
            <w:r w:rsidRPr="00BB1E56">
              <w:rPr>
                <w:rFonts w:cs="Arial" w:hint="eastAsia"/>
              </w:rPr>
              <w:t>7</w:t>
            </w:r>
            <w:r w:rsidRPr="00BB1E56">
              <w:rPr>
                <w:rFonts w:cs="Arial" w:hint="eastAsia"/>
                <w:lang w:eastAsia="zh-CN"/>
              </w:rPr>
              <w:t>E</w:t>
            </w:r>
          </w:p>
        </w:tc>
      </w:tr>
      <w:tr w:rsidR="00C81190" w:rsidRPr="00BB1E56" w14:paraId="2B3C6EB2" w14:textId="77777777" w:rsidTr="006D4388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BF6C405" w14:textId="77777777" w:rsidR="00C81190" w:rsidRPr="00BB1E56" w:rsidRDefault="00C81190" w:rsidP="006D4388">
            <w:pPr>
              <w:pStyle w:val="TAC"/>
              <w:rPr>
                <w:rFonts w:cs="Arial"/>
              </w:rPr>
            </w:pPr>
            <w:r w:rsidRPr="00BB1E56">
              <w:rPr>
                <w:rFonts w:cs="Arial" w:hint="eastAsia"/>
              </w:rPr>
              <w:t>DC</w:t>
            </w:r>
            <w:r w:rsidRPr="00BB1E56">
              <w:rPr>
                <w:rFonts w:cs="Arial"/>
              </w:rPr>
              <w:t>_</w:t>
            </w:r>
            <w:r w:rsidRPr="00BB1E56">
              <w:rPr>
                <w:rFonts w:cs="Arial" w:hint="eastAsia"/>
              </w:rPr>
              <w:t>1A-19A-21A-42C_n</w:t>
            </w:r>
            <w:r w:rsidRPr="00BB1E56">
              <w:rPr>
                <w:rFonts w:cs="Arial" w:hint="eastAsia"/>
                <w:lang w:eastAsia="zh-CN"/>
              </w:rPr>
              <w:t>25</w:t>
            </w:r>
            <w:r w:rsidRPr="00BB1E56">
              <w:rPr>
                <w:rFonts w:cs="Arial" w:hint="eastAsia"/>
              </w:rPr>
              <w:t>7</w:t>
            </w:r>
            <w:r w:rsidRPr="00BB1E56"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0" w:type="auto"/>
          </w:tcPr>
          <w:p w14:paraId="34CAC677" w14:textId="77777777" w:rsidR="00C81190" w:rsidRPr="00BB1E56" w:rsidRDefault="00C81190" w:rsidP="006D4388">
            <w:pPr>
              <w:pStyle w:val="TAC"/>
            </w:pPr>
            <w:r w:rsidRPr="00BB1E56">
              <w:rPr>
                <w:rFonts w:hint="eastAsia"/>
              </w:rPr>
              <w:t>DC</w:t>
            </w:r>
            <w:r w:rsidRPr="00BB1E56">
              <w:t>_</w:t>
            </w:r>
            <w:r w:rsidRPr="00BB1E56">
              <w:rPr>
                <w:rFonts w:eastAsia="Malgun Gothic" w:hint="eastAsia"/>
              </w:rPr>
              <w:t>1A_</w:t>
            </w:r>
            <w:r w:rsidRPr="00BB1E56">
              <w:rPr>
                <w:rFonts w:hint="eastAsia"/>
              </w:rPr>
              <w:t>n</w:t>
            </w:r>
            <w:r w:rsidRPr="00BB1E56">
              <w:rPr>
                <w:rFonts w:hint="eastAsia"/>
                <w:lang w:eastAsia="zh-CN"/>
              </w:rPr>
              <w:t>25</w:t>
            </w:r>
            <w:r w:rsidRPr="00BB1E56">
              <w:rPr>
                <w:rFonts w:eastAsia="Malgun Gothic" w:hint="eastAsia"/>
              </w:rPr>
              <w:t>7</w:t>
            </w:r>
            <w:r w:rsidRPr="00BB1E56">
              <w:rPr>
                <w:rFonts w:hint="eastAsia"/>
              </w:rPr>
              <w:t>A</w:t>
            </w:r>
          </w:p>
          <w:p w14:paraId="622C841E" w14:textId="77777777" w:rsidR="00C81190" w:rsidRPr="00BB1E56" w:rsidRDefault="00C81190" w:rsidP="006D4388">
            <w:pPr>
              <w:pStyle w:val="TAC"/>
            </w:pPr>
            <w:r w:rsidRPr="00BB1E56">
              <w:rPr>
                <w:rFonts w:hint="eastAsia"/>
              </w:rPr>
              <w:t>DC</w:t>
            </w:r>
            <w:r w:rsidRPr="00BB1E56">
              <w:t>_</w:t>
            </w:r>
            <w:r w:rsidRPr="00BB1E56">
              <w:rPr>
                <w:rFonts w:hint="eastAsia"/>
                <w:lang w:eastAsia="zh-CN"/>
              </w:rPr>
              <w:t>19</w:t>
            </w:r>
            <w:r w:rsidRPr="00BB1E56">
              <w:rPr>
                <w:rFonts w:eastAsia="Malgun Gothic" w:hint="eastAsia"/>
              </w:rPr>
              <w:t>A_</w:t>
            </w:r>
            <w:r w:rsidRPr="00BB1E56">
              <w:rPr>
                <w:rFonts w:hint="eastAsia"/>
              </w:rPr>
              <w:t>n</w:t>
            </w:r>
            <w:r w:rsidRPr="00BB1E56">
              <w:rPr>
                <w:rFonts w:hint="eastAsia"/>
                <w:lang w:eastAsia="zh-CN"/>
              </w:rPr>
              <w:t>25</w:t>
            </w:r>
            <w:r w:rsidRPr="00BB1E56">
              <w:rPr>
                <w:rFonts w:eastAsia="Malgun Gothic" w:hint="eastAsia"/>
              </w:rPr>
              <w:t>7</w:t>
            </w:r>
            <w:r w:rsidRPr="00BB1E56">
              <w:rPr>
                <w:rFonts w:hint="eastAsia"/>
              </w:rPr>
              <w:t>A</w:t>
            </w:r>
          </w:p>
          <w:p w14:paraId="60D55846" w14:textId="77777777" w:rsidR="00C81190" w:rsidRPr="00BB1E56" w:rsidRDefault="00C81190" w:rsidP="006D4388">
            <w:pPr>
              <w:pStyle w:val="TAC"/>
            </w:pPr>
            <w:r w:rsidRPr="00BB1E56">
              <w:rPr>
                <w:rFonts w:hint="eastAsia"/>
              </w:rPr>
              <w:t>DC</w:t>
            </w:r>
            <w:r w:rsidRPr="00BB1E56">
              <w:t>_</w:t>
            </w:r>
            <w:r w:rsidRPr="00BB1E56">
              <w:rPr>
                <w:rFonts w:hint="eastAsia"/>
                <w:lang w:eastAsia="zh-CN"/>
              </w:rPr>
              <w:t>21</w:t>
            </w:r>
            <w:r w:rsidRPr="00BB1E56">
              <w:rPr>
                <w:rFonts w:eastAsia="Malgun Gothic" w:hint="eastAsia"/>
              </w:rPr>
              <w:t>A_</w:t>
            </w:r>
            <w:r w:rsidRPr="00BB1E56">
              <w:rPr>
                <w:rFonts w:hint="eastAsia"/>
              </w:rPr>
              <w:t>n</w:t>
            </w:r>
            <w:r w:rsidRPr="00BB1E56">
              <w:rPr>
                <w:rFonts w:hint="eastAsia"/>
                <w:lang w:eastAsia="zh-CN"/>
              </w:rPr>
              <w:t>25</w:t>
            </w:r>
            <w:r w:rsidRPr="00BB1E56">
              <w:rPr>
                <w:rFonts w:eastAsia="Malgun Gothic" w:hint="eastAsia"/>
              </w:rPr>
              <w:t>7</w:t>
            </w:r>
            <w:r w:rsidRPr="00BB1E56">
              <w:rPr>
                <w:rFonts w:hint="eastAsia"/>
              </w:rPr>
              <w:t>A</w:t>
            </w:r>
          </w:p>
          <w:p w14:paraId="73A86C6A" w14:textId="77777777" w:rsidR="00C81190" w:rsidRPr="00BB1E56" w:rsidRDefault="00C81190" w:rsidP="006D4388">
            <w:pPr>
              <w:pStyle w:val="TAC"/>
            </w:pPr>
            <w:r w:rsidRPr="00BB1E56">
              <w:rPr>
                <w:rFonts w:hint="eastAsia"/>
              </w:rPr>
              <w:t>DC</w:t>
            </w:r>
            <w:r w:rsidRPr="00BB1E56">
              <w:t>_</w:t>
            </w:r>
            <w:r w:rsidRPr="00BB1E56">
              <w:rPr>
                <w:rFonts w:hint="eastAsia"/>
                <w:lang w:eastAsia="zh-CN"/>
              </w:rPr>
              <w:t>42</w:t>
            </w:r>
            <w:r w:rsidRPr="00BB1E56">
              <w:rPr>
                <w:rFonts w:eastAsia="Malgun Gothic" w:hint="eastAsia"/>
              </w:rPr>
              <w:t>A_</w:t>
            </w:r>
            <w:r w:rsidRPr="00BB1E56">
              <w:rPr>
                <w:rFonts w:hint="eastAsia"/>
              </w:rPr>
              <w:t>n</w:t>
            </w:r>
            <w:r w:rsidRPr="00BB1E56">
              <w:rPr>
                <w:rFonts w:hint="eastAsia"/>
                <w:lang w:eastAsia="zh-CN"/>
              </w:rPr>
              <w:t>25</w:t>
            </w:r>
            <w:r w:rsidRPr="00BB1E56">
              <w:rPr>
                <w:rFonts w:eastAsia="Malgun Gothic" w:hint="eastAsia"/>
              </w:rPr>
              <w:t>7</w:t>
            </w:r>
            <w:r w:rsidRPr="00BB1E56">
              <w:rPr>
                <w:rFonts w:hint="eastAsia"/>
              </w:rPr>
              <w:t>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54096F" w14:textId="77777777" w:rsidR="00C81190" w:rsidRPr="00BB1E56" w:rsidDel="008A0BE1" w:rsidRDefault="00C81190" w:rsidP="006D4388">
            <w:pPr>
              <w:pStyle w:val="TAC"/>
              <w:rPr>
                <w:rFonts w:cs="Arial"/>
              </w:rPr>
            </w:pPr>
            <w:r w:rsidRPr="00BB1E56">
              <w:rPr>
                <w:rFonts w:cs="Arial" w:hint="eastAsia"/>
              </w:rPr>
              <w:t>C</w:t>
            </w:r>
            <w:r w:rsidRPr="00BB1E56">
              <w:rPr>
                <w:rFonts w:cs="Arial"/>
              </w:rPr>
              <w:t>A_</w:t>
            </w:r>
            <w:r w:rsidRPr="00BB1E56">
              <w:rPr>
                <w:rFonts w:cs="Arial" w:hint="eastAsia"/>
              </w:rPr>
              <w:t>1A-19A-21A-42C</w:t>
            </w:r>
          </w:p>
        </w:tc>
        <w:tc>
          <w:tcPr>
            <w:tcW w:w="0" w:type="auto"/>
            <w:vAlign w:val="center"/>
          </w:tcPr>
          <w:p w14:paraId="75FAA297" w14:textId="77777777" w:rsidR="00C81190" w:rsidRPr="00BB1E56" w:rsidRDefault="00C81190" w:rsidP="006D4388">
            <w:pPr>
              <w:pStyle w:val="TAC"/>
              <w:rPr>
                <w:rFonts w:cs="Arial"/>
                <w:lang w:eastAsia="zh-CN"/>
              </w:rPr>
            </w:pPr>
            <w:r w:rsidRPr="00BB1E56">
              <w:rPr>
                <w:rFonts w:cs="Arial"/>
                <w:lang w:eastAsia="zh-CN"/>
              </w:rPr>
              <w:t>CA_</w:t>
            </w:r>
            <w:r w:rsidRPr="00BB1E56">
              <w:rPr>
                <w:rFonts w:cs="Arial" w:hint="eastAsia"/>
                <w:lang w:eastAsia="zh-CN"/>
              </w:rPr>
              <w:t>n25</w:t>
            </w:r>
            <w:r w:rsidRPr="00BB1E56">
              <w:rPr>
                <w:rFonts w:cs="Arial" w:hint="eastAsia"/>
              </w:rPr>
              <w:t>7</w:t>
            </w:r>
            <w:r w:rsidRPr="00BB1E56">
              <w:rPr>
                <w:rFonts w:cs="Arial" w:hint="eastAsia"/>
                <w:lang w:eastAsia="zh-CN"/>
              </w:rPr>
              <w:t>F</w:t>
            </w:r>
          </w:p>
        </w:tc>
      </w:tr>
    </w:tbl>
    <w:p w14:paraId="470B3640" w14:textId="1F360A6C" w:rsidR="00C81190" w:rsidRDefault="00C81190" w:rsidP="000B5E8E"/>
    <w:p w14:paraId="773A8D19" w14:textId="5E2642E2" w:rsidR="00845A07" w:rsidRDefault="00E41B22" w:rsidP="000B5E8E">
      <w:r>
        <w:t xml:space="preserve">But </w:t>
      </w:r>
      <w:r w:rsidR="001A362E">
        <w:t>when</w:t>
      </w:r>
      <w:r>
        <w:t xml:space="preserve"> looking Table 5.5B.</w:t>
      </w:r>
      <w:r w:rsidR="001A6B96">
        <w:t>5</w:t>
      </w:r>
      <w:r>
        <w:t>.3</w:t>
      </w:r>
      <w:r w:rsidR="001A6B96">
        <w:t xml:space="preserve"> </w:t>
      </w:r>
      <w:r>
        <w:t xml:space="preserve">and band combination 1+19+21+n257 (fall-back of the above) four different EN-DC configurations are </w:t>
      </w:r>
      <w:r w:rsidR="00845A07">
        <w:t xml:space="preserve">grouped into one row, </w:t>
      </w:r>
      <w:r>
        <w:t xml:space="preserve">see </w:t>
      </w:r>
      <w:r w:rsidR="00845A07">
        <w:t xml:space="preserve">below </w:t>
      </w:r>
    </w:p>
    <w:p w14:paraId="79414760" w14:textId="77777777" w:rsidR="001A6B96" w:rsidRDefault="001A6B96" w:rsidP="001A6B96">
      <w:pPr>
        <w:pStyle w:val="TH"/>
      </w:pPr>
      <w:r w:rsidRPr="00BB1E56">
        <w:t>Table 5.5B.5.3-1: Inter-band EN-DC configurations including FR2 (four bands)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2518"/>
        <w:gridCol w:w="1471"/>
        <w:gridCol w:w="1021"/>
      </w:tblGrid>
      <w:tr w:rsidR="00845A07" w:rsidRPr="00BB1E56" w14:paraId="6697D31E" w14:textId="77777777" w:rsidTr="00845A07">
        <w:trPr>
          <w:trHeight w:val="288"/>
          <w:tblHeader/>
        </w:trPr>
        <w:tc>
          <w:tcPr>
            <w:tcW w:w="2830" w:type="dxa"/>
            <w:shd w:val="clear" w:color="auto" w:fill="auto"/>
            <w:noWrap/>
            <w:vAlign w:val="center"/>
          </w:tcPr>
          <w:p w14:paraId="3D6AD99B" w14:textId="77777777" w:rsidR="00845A07" w:rsidRPr="00845A07" w:rsidRDefault="00845A07" w:rsidP="006D4388">
            <w:pPr>
              <w:pStyle w:val="TAC"/>
              <w:rPr>
                <w:lang w:eastAsia="ja-JP"/>
              </w:rPr>
            </w:pPr>
            <w:r w:rsidRPr="00BB1E56">
              <w:rPr>
                <w:lang w:eastAsia="ja-JP"/>
              </w:rPr>
              <w:t>DC_1A-19A-21A_n257A</w:t>
            </w:r>
          </w:p>
          <w:p w14:paraId="472AEE8B" w14:textId="77777777" w:rsidR="00845A07" w:rsidRPr="00845A07" w:rsidRDefault="00845A07" w:rsidP="006D4388">
            <w:pPr>
              <w:pStyle w:val="TAC"/>
              <w:rPr>
                <w:lang w:eastAsia="ja-JP"/>
              </w:rPr>
            </w:pPr>
            <w:r w:rsidRPr="00845A07">
              <w:rPr>
                <w:lang w:eastAsia="ja-JP"/>
              </w:rPr>
              <w:t>DC_1A-19A-21A_n257D</w:t>
            </w:r>
          </w:p>
          <w:p w14:paraId="550E1F2A" w14:textId="77777777" w:rsidR="00845A07" w:rsidRPr="00845A07" w:rsidRDefault="00845A07" w:rsidP="006D4388">
            <w:pPr>
              <w:pStyle w:val="TAC"/>
              <w:rPr>
                <w:lang w:eastAsia="ja-JP"/>
              </w:rPr>
            </w:pPr>
            <w:r w:rsidRPr="00845A07">
              <w:rPr>
                <w:lang w:eastAsia="ja-JP"/>
              </w:rPr>
              <w:t>DC_1A-19A-21A_n257E</w:t>
            </w:r>
          </w:p>
          <w:p w14:paraId="19CE71D7" w14:textId="77777777" w:rsidR="00845A07" w:rsidRPr="00BB1E56" w:rsidRDefault="00845A07" w:rsidP="006D4388">
            <w:pPr>
              <w:pStyle w:val="TAC"/>
              <w:rPr>
                <w:lang w:eastAsia="ja-JP"/>
              </w:rPr>
            </w:pPr>
            <w:r w:rsidRPr="00845A07">
              <w:rPr>
                <w:lang w:eastAsia="ja-JP"/>
              </w:rPr>
              <w:t>DC_1A-19A-21A_n257F</w:t>
            </w:r>
          </w:p>
        </w:tc>
        <w:tc>
          <w:tcPr>
            <w:tcW w:w="2518" w:type="dxa"/>
            <w:vAlign w:val="center"/>
          </w:tcPr>
          <w:p w14:paraId="1FF207F2" w14:textId="77777777" w:rsidR="00845A07" w:rsidRPr="00BB1E56" w:rsidRDefault="00845A07" w:rsidP="006D4388">
            <w:pPr>
              <w:pStyle w:val="TAC"/>
              <w:rPr>
                <w:lang w:eastAsia="ja-JP"/>
              </w:rPr>
            </w:pPr>
            <w:r w:rsidRPr="00BB1E56">
              <w:rPr>
                <w:lang w:eastAsia="ja-JP"/>
              </w:rPr>
              <w:t>DC_1A_n257A</w:t>
            </w:r>
          </w:p>
          <w:p w14:paraId="2327834B" w14:textId="77777777" w:rsidR="00845A07" w:rsidRPr="00BB1E56" w:rsidRDefault="00845A07" w:rsidP="006D4388">
            <w:pPr>
              <w:pStyle w:val="TAC"/>
              <w:rPr>
                <w:lang w:eastAsia="ja-JP"/>
              </w:rPr>
            </w:pPr>
            <w:r w:rsidRPr="00BB1E56">
              <w:rPr>
                <w:lang w:eastAsia="ja-JP"/>
              </w:rPr>
              <w:t>DC_19A_n257A</w:t>
            </w:r>
          </w:p>
          <w:p w14:paraId="171D7A37" w14:textId="77777777" w:rsidR="00845A07" w:rsidRDefault="00845A07" w:rsidP="006D4388">
            <w:pPr>
              <w:pStyle w:val="TAC"/>
              <w:rPr>
                <w:lang w:eastAsia="ja-JP"/>
              </w:rPr>
            </w:pPr>
            <w:r w:rsidRPr="00BB1E56">
              <w:rPr>
                <w:lang w:eastAsia="ja-JP"/>
              </w:rPr>
              <w:t>DC_21A_n257A</w:t>
            </w:r>
          </w:p>
          <w:p w14:paraId="3DE48673" w14:textId="6DA68E9E" w:rsidR="00DB1CC1" w:rsidRPr="00BB1E56" w:rsidRDefault="00C368A7" w:rsidP="006D43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DC_21A_n257D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06B815" w14:textId="77777777" w:rsidR="00845A07" w:rsidRPr="00BB1E56" w:rsidRDefault="00845A07" w:rsidP="006D4388">
            <w:pPr>
              <w:pStyle w:val="TAC"/>
              <w:rPr>
                <w:lang w:eastAsia="ja-JP"/>
              </w:rPr>
            </w:pPr>
            <w:r w:rsidRPr="00BB1E56">
              <w:rPr>
                <w:lang w:eastAsia="ja-JP"/>
              </w:rPr>
              <w:t>CA_1A-19A-21A</w:t>
            </w:r>
          </w:p>
        </w:tc>
        <w:tc>
          <w:tcPr>
            <w:tcW w:w="0" w:type="auto"/>
            <w:vAlign w:val="center"/>
          </w:tcPr>
          <w:p w14:paraId="33D0A9FD" w14:textId="77777777" w:rsidR="00845A07" w:rsidRPr="00845A07" w:rsidRDefault="00845A07" w:rsidP="006D4388">
            <w:pPr>
              <w:pStyle w:val="TAC"/>
              <w:rPr>
                <w:lang w:val="en-US" w:eastAsia="ja-JP"/>
              </w:rPr>
            </w:pPr>
            <w:r w:rsidRPr="000D6BF4">
              <w:rPr>
                <w:lang w:val="en-US" w:eastAsia="ja-JP"/>
              </w:rPr>
              <w:t>n257A</w:t>
            </w:r>
          </w:p>
          <w:p w14:paraId="671616C4" w14:textId="77777777" w:rsidR="00845A07" w:rsidRPr="00845A07" w:rsidRDefault="00845A07" w:rsidP="006D4388">
            <w:pPr>
              <w:pStyle w:val="TAC"/>
              <w:rPr>
                <w:lang w:val="en-US" w:eastAsia="ja-JP"/>
              </w:rPr>
            </w:pPr>
            <w:r w:rsidRPr="00845A07">
              <w:rPr>
                <w:lang w:val="en-US" w:eastAsia="ja-JP"/>
              </w:rPr>
              <w:t>CA_n257D</w:t>
            </w:r>
          </w:p>
          <w:p w14:paraId="55745576" w14:textId="77777777" w:rsidR="00845A07" w:rsidRPr="00845A07" w:rsidRDefault="00845A07" w:rsidP="006D4388">
            <w:pPr>
              <w:pStyle w:val="TAC"/>
              <w:rPr>
                <w:lang w:val="en-US" w:eastAsia="ja-JP"/>
              </w:rPr>
            </w:pPr>
            <w:r w:rsidRPr="00845A07">
              <w:rPr>
                <w:lang w:val="en-US" w:eastAsia="ja-JP"/>
              </w:rPr>
              <w:t>CA_n257E</w:t>
            </w:r>
          </w:p>
          <w:p w14:paraId="6AFF7E29" w14:textId="77777777" w:rsidR="00845A07" w:rsidRPr="000D6BF4" w:rsidRDefault="00845A07" w:rsidP="006D4388">
            <w:pPr>
              <w:pStyle w:val="TAC"/>
              <w:rPr>
                <w:lang w:val="en-US" w:eastAsia="fi-FI"/>
              </w:rPr>
            </w:pPr>
            <w:r w:rsidRPr="00845A07">
              <w:rPr>
                <w:lang w:val="en-US" w:eastAsia="ja-JP"/>
              </w:rPr>
              <w:t>CA_n257F</w:t>
            </w:r>
          </w:p>
        </w:tc>
      </w:tr>
    </w:tbl>
    <w:p w14:paraId="775971AC" w14:textId="42179EDA" w:rsidR="00E41B22" w:rsidRDefault="00E41B22" w:rsidP="000B5E8E"/>
    <w:p w14:paraId="14952127" w14:textId="77777777" w:rsidR="00E41B22" w:rsidRPr="00E41B22" w:rsidRDefault="00E41B22" w:rsidP="00E41B22"/>
    <w:p w14:paraId="1F35F3CE" w14:textId="382582A6" w:rsidR="00E41B22" w:rsidRDefault="00E41B22" w:rsidP="00E41B22"/>
    <w:p w14:paraId="780C9125" w14:textId="0829E3CC" w:rsidR="00E52C68" w:rsidRDefault="00121C45" w:rsidP="00E41B22">
      <w:pPr>
        <w:tabs>
          <w:tab w:val="left" w:pos="6888"/>
        </w:tabs>
      </w:pPr>
      <w:r>
        <w:t xml:space="preserve">Logic in </w:t>
      </w:r>
      <w:r w:rsidR="001A6B96">
        <w:t xml:space="preserve">above table </w:t>
      </w:r>
      <w:r w:rsidR="003C0EB0">
        <w:t xml:space="preserve">for </w:t>
      </w:r>
      <w:r>
        <w:t xml:space="preserve">4 bands </w:t>
      </w:r>
      <w:r w:rsidR="003C0EB0">
        <w:t>is</w:t>
      </w:r>
      <w:r>
        <w:t xml:space="preserve"> that </w:t>
      </w:r>
      <w:r w:rsidRPr="007B179B">
        <w:rPr>
          <w:b/>
        </w:rPr>
        <w:t xml:space="preserve">E-UTRA configuration is </w:t>
      </w:r>
      <w:r w:rsidR="001A6B96">
        <w:rPr>
          <w:b/>
        </w:rPr>
        <w:t xml:space="preserve">the </w:t>
      </w:r>
      <w:r w:rsidRPr="007B179B">
        <w:rPr>
          <w:b/>
        </w:rPr>
        <w:t>same</w:t>
      </w:r>
      <w:r>
        <w:t xml:space="preserve"> in all EN-DC configurations.</w:t>
      </w:r>
      <w:r w:rsidR="001A6B96">
        <w:t xml:space="preserve"> This</w:t>
      </w:r>
      <w:r w:rsidR="003C0EB0">
        <w:t xml:space="preserve"> approach is used </w:t>
      </w:r>
      <w:r w:rsidR="001A6B96">
        <w:t>widely</w:t>
      </w:r>
      <w:r w:rsidR="003C0EB0">
        <w:t xml:space="preserve"> </w:t>
      </w:r>
      <w:r w:rsidR="001A6B96">
        <w:t xml:space="preserve">in many </w:t>
      </w:r>
      <w:r w:rsidR="003C0EB0">
        <w:t>tables for FR1</w:t>
      </w:r>
      <w:r w:rsidR="001A6B96">
        <w:t xml:space="preserve"> and FR2</w:t>
      </w:r>
      <w:r w:rsidR="003C0EB0">
        <w:t>.</w:t>
      </w:r>
      <w:r w:rsidR="00E52C68">
        <w:t xml:space="preserve"> </w:t>
      </w:r>
      <w:r w:rsidR="001A6B96">
        <w:t>A</w:t>
      </w:r>
      <w:r w:rsidR="00E52C68">
        <w:t>n extreme example from Table 5.5B.5.1 see below.</w:t>
      </w:r>
    </w:p>
    <w:p w14:paraId="1A1B3FF9" w14:textId="77777777" w:rsidR="001A6B96" w:rsidRPr="00BB1E56" w:rsidRDefault="001A6B96" w:rsidP="001A6B96">
      <w:pPr>
        <w:pStyle w:val="TH"/>
      </w:pPr>
      <w:r w:rsidRPr="00BB1E56">
        <w:lastRenderedPageBreak/>
        <w:t>Table 5.5B.5.1-1: Inter-band EN-DC configurations including FR2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1"/>
        <w:gridCol w:w="1341"/>
        <w:gridCol w:w="361"/>
        <w:gridCol w:w="1341"/>
      </w:tblGrid>
      <w:tr w:rsidR="00E52C68" w:rsidRPr="00BB1E56" w14:paraId="6453679E" w14:textId="77777777" w:rsidTr="006D4388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53AC3CF" w14:textId="77777777" w:rsidR="00E52C68" w:rsidRPr="00BB1E56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BB1E56">
              <w:rPr>
                <w:rFonts w:ascii="Arial" w:hAnsi="Arial"/>
                <w:sz w:val="18"/>
                <w:lang w:val="fi-FI" w:eastAsia="fi-FI"/>
              </w:rPr>
              <w:t>DC_5A_n257A</w:t>
            </w:r>
          </w:p>
        </w:tc>
        <w:tc>
          <w:tcPr>
            <w:tcW w:w="0" w:type="auto"/>
            <w:vAlign w:val="center"/>
          </w:tcPr>
          <w:p w14:paraId="7A76C6F8" w14:textId="77777777" w:rsidR="00E52C68" w:rsidRPr="00BB1E56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BB1E56">
              <w:rPr>
                <w:rFonts w:ascii="Arial" w:hAnsi="Arial"/>
                <w:sz w:val="18"/>
                <w:lang w:val="fi-FI" w:eastAsia="fi-FI"/>
              </w:rPr>
              <w:t>DC_5A_n257A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BC1214" w14:textId="77777777" w:rsidR="00E52C68" w:rsidRPr="00BB1E56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BB1E56">
              <w:rPr>
                <w:rFonts w:ascii="Arial" w:hAnsi="Arial"/>
                <w:sz w:val="18"/>
                <w:lang w:val="fi-FI" w:eastAsia="fi-FI"/>
              </w:rPr>
              <w:t>5A</w:t>
            </w:r>
          </w:p>
        </w:tc>
        <w:tc>
          <w:tcPr>
            <w:tcW w:w="0" w:type="auto"/>
            <w:vAlign w:val="center"/>
          </w:tcPr>
          <w:p w14:paraId="7F0E5803" w14:textId="77777777" w:rsidR="00E52C68" w:rsidRPr="00BB1E56" w:rsidRDefault="00E52C68" w:rsidP="006D4388">
            <w:pPr>
              <w:keepNext/>
              <w:keepLines/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 w:rsidRPr="00BB1E56">
              <w:rPr>
                <w:rFonts w:ascii="Arial" w:hAnsi="Arial"/>
                <w:sz w:val="18"/>
                <w:lang w:val="fi-FI" w:eastAsia="fi-FI"/>
              </w:rPr>
              <w:t>n257A</w:t>
            </w:r>
          </w:p>
        </w:tc>
      </w:tr>
      <w:tr w:rsidR="00E52C68" w:rsidRPr="00BB1E56" w14:paraId="1A02A999" w14:textId="77777777" w:rsidTr="006D4388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EBB1467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DC_5A_n260A</w:t>
            </w:r>
          </w:p>
          <w:p w14:paraId="1A0AA4DD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DC_5A_n260B</w:t>
            </w:r>
          </w:p>
          <w:p w14:paraId="25636610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DC_5A_n260C</w:t>
            </w:r>
          </w:p>
          <w:p w14:paraId="714F3AFE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DC_5A_n260D</w:t>
            </w:r>
          </w:p>
          <w:p w14:paraId="0797118C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DC_5A_n260E</w:t>
            </w:r>
          </w:p>
          <w:p w14:paraId="4988D14B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DC_5A_n260F</w:t>
            </w:r>
          </w:p>
          <w:p w14:paraId="20D2153F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DC_5A_n260G</w:t>
            </w:r>
          </w:p>
          <w:p w14:paraId="3685D40D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DC_5A_n260H</w:t>
            </w:r>
          </w:p>
          <w:p w14:paraId="4724B91C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DC_5A_n260I</w:t>
            </w:r>
          </w:p>
          <w:p w14:paraId="66DE3E76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DC_5A_n260J</w:t>
            </w:r>
          </w:p>
          <w:p w14:paraId="770F2628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DC_5A_n260K</w:t>
            </w:r>
          </w:p>
          <w:p w14:paraId="1B37BEF3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DC_5A_n260L</w:t>
            </w:r>
          </w:p>
          <w:p w14:paraId="44A531D7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DC_5A_n260M</w:t>
            </w:r>
          </w:p>
          <w:p w14:paraId="1075DC7A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DC_5A_n260O</w:t>
            </w:r>
          </w:p>
          <w:p w14:paraId="1497DFDB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DC_5A_n260P</w:t>
            </w:r>
          </w:p>
          <w:p w14:paraId="21739C7E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DC_5A_n260Q</w:t>
            </w:r>
          </w:p>
          <w:p w14:paraId="6B474FA2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DC_5A_n260(2A)</w:t>
            </w:r>
          </w:p>
          <w:p w14:paraId="29C6ED18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DC_5A_n260(3A)</w:t>
            </w:r>
          </w:p>
          <w:p w14:paraId="4F827348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DC_5A_n260(4A)</w:t>
            </w:r>
          </w:p>
          <w:p w14:paraId="5A8D6885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DC_5A-n260(A-I)</w:t>
            </w:r>
          </w:p>
          <w:p w14:paraId="7DEFAE93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DC_5A-n260(D-G)</w:t>
            </w:r>
          </w:p>
          <w:p w14:paraId="6F092BB2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DC_5A-n260(D-H)</w:t>
            </w:r>
          </w:p>
          <w:p w14:paraId="4DDE33E4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DC_5A-n260(D-I)</w:t>
            </w:r>
          </w:p>
          <w:p w14:paraId="60797EC7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DC_5A-n260(D-O)</w:t>
            </w:r>
          </w:p>
          <w:p w14:paraId="3001870A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DC_5A-n260(D-P)</w:t>
            </w:r>
          </w:p>
          <w:p w14:paraId="45A64FF1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DC_5A-n260(D-Q)</w:t>
            </w:r>
          </w:p>
          <w:p w14:paraId="1855AB11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DC_5A-n260(E-O)</w:t>
            </w:r>
          </w:p>
          <w:p w14:paraId="29906ED6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DC_5A-n260(E-P)</w:t>
            </w:r>
          </w:p>
          <w:p w14:paraId="24F8E268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 xml:space="preserve">DC_5A-n260(E-Q) </w:t>
            </w:r>
          </w:p>
          <w:p w14:paraId="7B128160" w14:textId="77777777" w:rsidR="00E52C68" w:rsidRPr="00BB1E56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BB1E56">
              <w:rPr>
                <w:rFonts w:ascii="Arial" w:hAnsi="Arial"/>
                <w:sz w:val="18"/>
                <w:lang w:val="fi-FI" w:eastAsia="fi-FI"/>
              </w:rPr>
              <w:t>DC_5A-n260(G-I)</w:t>
            </w:r>
          </w:p>
        </w:tc>
        <w:tc>
          <w:tcPr>
            <w:tcW w:w="0" w:type="auto"/>
            <w:vAlign w:val="center"/>
          </w:tcPr>
          <w:p w14:paraId="0FFA38AA" w14:textId="77777777" w:rsidR="00E52C68" w:rsidRPr="00BB1E56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BB1E56">
              <w:rPr>
                <w:rFonts w:ascii="Arial" w:hAnsi="Arial"/>
                <w:sz w:val="18"/>
                <w:lang w:val="fi-FI" w:eastAsia="fi-FI"/>
              </w:rPr>
              <w:t>DC_5A_n260A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5C7DBF" w14:textId="77777777" w:rsidR="00E52C68" w:rsidRPr="00BB1E56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BB1E56">
              <w:rPr>
                <w:rFonts w:ascii="Arial" w:hAnsi="Arial"/>
                <w:sz w:val="18"/>
                <w:lang w:val="fi-FI" w:eastAsia="ja-JP"/>
              </w:rPr>
              <w:t>5A</w:t>
            </w:r>
          </w:p>
        </w:tc>
        <w:tc>
          <w:tcPr>
            <w:tcW w:w="0" w:type="auto"/>
            <w:vAlign w:val="center"/>
          </w:tcPr>
          <w:p w14:paraId="3050AD67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0D6BF4">
              <w:rPr>
                <w:rFonts w:ascii="Arial" w:hAnsi="Arial"/>
                <w:sz w:val="18"/>
                <w:lang w:val="en-US" w:eastAsia="ja-JP"/>
              </w:rPr>
              <w:t>n260A</w:t>
            </w:r>
          </w:p>
          <w:p w14:paraId="221917EB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CA_n260B</w:t>
            </w:r>
          </w:p>
          <w:p w14:paraId="37B7617F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CA_n260C</w:t>
            </w:r>
          </w:p>
          <w:p w14:paraId="112417C9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CA_n260D</w:t>
            </w:r>
          </w:p>
          <w:p w14:paraId="30B13AE9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CA_n260E</w:t>
            </w:r>
          </w:p>
          <w:p w14:paraId="1A2DBBA9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CA_n260F</w:t>
            </w:r>
          </w:p>
          <w:p w14:paraId="67851304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CA_n260G</w:t>
            </w:r>
          </w:p>
          <w:p w14:paraId="77376B5F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CA_n260H</w:t>
            </w:r>
          </w:p>
          <w:p w14:paraId="241F236F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CA_n260I</w:t>
            </w:r>
          </w:p>
          <w:p w14:paraId="599F1FFB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CA_n260J</w:t>
            </w:r>
          </w:p>
          <w:p w14:paraId="489AC509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CA_n260K</w:t>
            </w:r>
          </w:p>
          <w:p w14:paraId="7485D6D6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CA_n260L</w:t>
            </w:r>
          </w:p>
          <w:p w14:paraId="4D8FD783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CA_n260M</w:t>
            </w:r>
          </w:p>
          <w:p w14:paraId="224B9B87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CA_n260O</w:t>
            </w:r>
          </w:p>
          <w:p w14:paraId="499A42D7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CA_n260P</w:t>
            </w:r>
          </w:p>
          <w:p w14:paraId="3E02FFCE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CA_n260Q</w:t>
            </w:r>
          </w:p>
          <w:p w14:paraId="141C698A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CA_n260(2A)</w:t>
            </w:r>
          </w:p>
          <w:p w14:paraId="21099599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CA_n260(3A)</w:t>
            </w:r>
          </w:p>
          <w:p w14:paraId="07BCC67B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CA_n260(4A)</w:t>
            </w:r>
          </w:p>
          <w:p w14:paraId="7017237D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CA_n260(A-I)</w:t>
            </w:r>
          </w:p>
          <w:p w14:paraId="42B96533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CA_n260(D-G)</w:t>
            </w:r>
          </w:p>
          <w:p w14:paraId="5D6C39DB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CA_n260(D-H)</w:t>
            </w:r>
          </w:p>
          <w:p w14:paraId="1BF468B8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CA_n260(D-I)</w:t>
            </w:r>
          </w:p>
          <w:p w14:paraId="0A620C60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CA_n260(D-O)</w:t>
            </w:r>
          </w:p>
          <w:p w14:paraId="6E8174D2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CA_n260(D-P)</w:t>
            </w:r>
          </w:p>
          <w:p w14:paraId="776B9419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CA_n260(D-Q)</w:t>
            </w:r>
          </w:p>
          <w:p w14:paraId="751D6E00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CA_n260(E-O)</w:t>
            </w:r>
          </w:p>
          <w:p w14:paraId="0511FE00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CA_n260(E-P)</w:t>
            </w:r>
          </w:p>
          <w:p w14:paraId="1E49ED31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CA_n260(E-Q)</w:t>
            </w:r>
          </w:p>
          <w:p w14:paraId="151D2434" w14:textId="77777777" w:rsidR="00E52C68" w:rsidRPr="00BB1E56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BB1E56">
              <w:rPr>
                <w:rFonts w:ascii="Arial" w:hAnsi="Arial"/>
                <w:sz w:val="18"/>
                <w:lang w:val="fi-FI" w:eastAsia="fi-FI"/>
              </w:rPr>
              <w:t>CA_n260(G-I)</w:t>
            </w:r>
          </w:p>
        </w:tc>
      </w:tr>
    </w:tbl>
    <w:p w14:paraId="5602CEB5" w14:textId="6CA6B1CC" w:rsidR="00E52C68" w:rsidRDefault="00E52C68" w:rsidP="00E41B22">
      <w:pPr>
        <w:tabs>
          <w:tab w:val="left" w:pos="6888"/>
        </w:tabs>
      </w:pPr>
    </w:p>
    <w:p w14:paraId="51FFC5D6" w14:textId="18E9FCE5" w:rsidR="001A6B96" w:rsidRDefault="001A6B96" w:rsidP="00E41B22">
      <w:pPr>
        <w:tabs>
          <w:tab w:val="left" w:pos="6888"/>
        </w:tabs>
      </w:pPr>
      <w:r>
        <w:t xml:space="preserve">There exists inconsistency </w:t>
      </w:r>
      <w:r w:rsidR="001A362E">
        <w:t xml:space="preserve">also </w:t>
      </w:r>
      <w:r>
        <w:t xml:space="preserve">within many tables. As an </w:t>
      </w:r>
      <w:r w:rsidR="001A362E">
        <w:t>example,</w:t>
      </w:r>
      <w:r>
        <w:t xml:space="preserve"> below when CA configuration is </w:t>
      </w:r>
      <w:r w:rsidRPr="001A6B96">
        <w:t>CA_3A-21A-42A</w:t>
      </w:r>
      <w:r>
        <w:t xml:space="preserve"> then grouping is used but when it is </w:t>
      </w:r>
      <w:r w:rsidRPr="001A6B96">
        <w:t>CA_3A-21A-42C</w:t>
      </w:r>
      <w:r>
        <w:t xml:space="preserve"> then not.</w:t>
      </w:r>
    </w:p>
    <w:p w14:paraId="2A9FE3A7" w14:textId="77777777" w:rsidR="001A6B96" w:rsidRPr="00BB1E56" w:rsidRDefault="001A6B96" w:rsidP="001A6B96">
      <w:pPr>
        <w:pStyle w:val="TH"/>
      </w:pPr>
      <w:r w:rsidRPr="00BB1E56">
        <w:t xml:space="preserve">Table 5.5B.4.3-1: Inter-band EN-DC configurations </w:t>
      </w:r>
      <w:r w:rsidRPr="00BB1E56">
        <w:rPr>
          <w:rFonts w:hint="eastAsia"/>
          <w:lang w:eastAsia="zh-CN"/>
        </w:rPr>
        <w:t>within FR</w:t>
      </w:r>
      <w:r w:rsidRPr="00BB1E56">
        <w:rPr>
          <w:lang w:eastAsia="zh-CN"/>
        </w:rPr>
        <w:t xml:space="preserve">1 </w:t>
      </w:r>
      <w:r w:rsidRPr="00BB1E56">
        <w:t>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6"/>
        <w:gridCol w:w="3212"/>
        <w:gridCol w:w="1481"/>
        <w:gridCol w:w="921"/>
      </w:tblGrid>
      <w:tr w:rsidR="001A6B96" w:rsidRPr="00BB1E56" w14:paraId="4F1CF0F1" w14:textId="77777777" w:rsidTr="006D4388">
        <w:trPr>
          <w:trHeight w:val="288"/>
          <w:jc w:val="center"/>
        </w:trPr>
        <w:tc>
          <w:tcPr>
            <w:tcW w:w="2136" w:type="dxa"/>
            <w:shd w:val="clear" w:color="auto" w:fill="auto"/>
            <w:noWrap/>
            <w:vAlign w:val="center"/>
          </w:tcPr>
          <w:p w14:paraId="311116E6" w14:textId="77777777" w:rsidR="001A6B96" w:rsidRPr="001A6B96" w:rsidRDefault="001A6B96" w:rsidP="006D4388">
            <w:pPr>
              <w:pStyle w:val="TAC"/>
            </w:pPr>
            <w:r w:rsidRPr="001A6B96">
              <w:rPr>
                <w:lang w:eastAsia="ja-JP"/>
              </w:rPr>
              <w:t>DC</w:t>
            </w:r>
            <w:r w:rsidRPr="001A6B96">
              <w:t>_</w:t>
            </w:r>
            <w:r w:rsidRPr="001A6B96">
              <w:rPr>
                <w:lang w:eastAsia="ja-JP"/>
              </w:rPr>
              <w:t>3A-21A-42A_n77</w:t>
            </w:r>
            <w:r w:rsidRPr="001A6B96">
              <w:t>A</w:t>
            </w:r>
          </w:p>
          <w:p w14:paraId="77A84F9E" w14:textId="77777777" w:rsidR="001A6B96" w:rsidRPr="000D6BF4" w:rsidRDefault="001A6B96" w:rsidP="006D4388">
            <w:pPr>
              <w:pStyle w:val="TAC"/>
              <w:rPr>
                <w:rFonts w:eastAsia="Malgun Gothic"/>
                <w:lang w:val="en-US" w:eastAsia="ko-KR"/>
              </w:rPr>
            </w:pPr>
            <w:r w:rsidRPr="001A6B96">
              <w:rPr>
                <w:rFonts w:cs="Arial"/>
                <w:lang w:eastAsia="ja-JP"/>
              </w:rPr>
              <w:t>DC</w:t>
            </w:r>
            <w:r w:rsidRPr="001A6B96">
              <w:rPr>
                <w:rFonts w:cs="Arial"/>
              </w:rPr>
              <w:t>_</w:t>
            </w:r>
            <w:r w:rsidRPr="001A6B96">
              <w:rPr>
                <w:rFonts w:cs="Arial"/>
                <w:lang w:eastAsia="ja-JP"/>
              </w:rPr>
              <w:t>3A-21A-42A_n77C</w:t>
            </w:r>
          </w:p>
        </w:tc>
        <w:tc>
          <w:tcPr>
            <w:tcW w:w="3212" w:type="dxa"/>
          </w:tcPr>
          <w:p w14:paraId="0F0346FB" w14:textId="77777777" w:rsidR="001A6B96" w:rsidRPr="001A6B96" w:rsidRDefault="001A6B96" w:rsidP="006D4388">
            <w:pPr>
              <w:pStyle w:val="TAC"/>
            </w:pPr>
            <w:r w:rsidRPr="001A6B96">
              <w:rPr>
                <w:lang w:eastAsia="ja-JP"/>
              </w:rPr>
              <w:t>DC</w:t>
            </w:r>
            <w:r w:rsidRPr="001A6B96">
              <w:t>_</w:t>
            </w:r>
            <w:r w:rsidRPr="001A6B96">
              <w:rPr>
                <w:lang w:eastAsia="ja-JP"/>
              </w:rPr>
              <w:t>3A_n77</w:t>
            </w:r>
            <w:r w:rsidRPr="001A6B96">
              <w:t>A</w:t>
            </w:r>
          </w:p>
          <w:p w14:paraId="0BC6B1ED" w14:textId="77777777" w:rsidR="001A6B96" w:rsidRPr="000D6BF4" w:rsidRDefault="001A6B96" w:rsidP="006D4388">
            <w:pPr>
              <w:pStyle w:val="TAC"/>
              <w:rPr>
                <w:rFonts w:eastAsia="Malgun Gothic"/>
                <w:lang w:val="en-US" w:eastAsia="ko-KR"/>
              </w:rPr>
            </w:pPr>
            <w:r w:rsidRPr="001A6B96">
              <w:rPr>
                <w:lang w:eastAsia="ja-JP"/>
              </w:rPr>
              <w:t>DC</w:t>
            </w:r>
            <w:r w:rsidRPr="001A6B96">
              <w:t>_</w:t>
            </w:r>
            <w:r w:rsidRPr="001A6B96">
              <w:rPr>
                <w:lang w:eastAsia="ja-JP"/>
              </w:rPr>
              <w:t>21A_n77</w:t>
            </w:r>
            <w:r w:rsidRPr="001A6B96">
              <w:t>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A4810D" w14:textId="77777777" w:rsidR="001A6B96" w:rsidRPr="00BB1E56" w:rsidRDefault="001A6B96" w:rsidP="006D4388">
            <w:pPr>
              <w:pStyle w:val="TAC"/>
              <w:rPr>
                <w:rFonts w:eastAsia="Malgun Gothic"/>
                <w:lang w:val="fi-FI" w:eastAsia="ko-KR"/>
              </w:rPr>
            </w:pPr>
            <w:r w:rsidRPr="001A6B96">
              <w:rPr>
                <w:lang w:eastAsia="ja-JP"/>
              </w:rPr>
              <w:t>CA</w:t>
            </w:r>
            <w:r w:rsidRPr="001A6B96">
              <w:t>_</w:t>
            </w:r>
            <w:r w:rsidRPr="001A6B96">
              <w:rPr>
                <w:lang w:eastAsia="ja-JP"/>
              </w:rPr>
              <w:t>3A-21A-42A</w:t>
            </w:r>
          </w:p>
        </w:tc>
        <w:tc>
          <w:tcPr>
            <w:tcW w:w="0" w:type="auto"/>
            <w:vAlign w:val="center"/>
          </w:tcPr>
          <w:p w14:paraId="21F7B328" w14:textId="77777777" w:rsidR="001A6B96" w:rsidRPr="001A6B96" w:rsidRDefault="001A6B96" w:rsidP="006D4388">
            <w:pPr>
              <w:pStyle w:val="TAC"/>
            </w:pPr>
            <w:r w:rsidRPr="001A6B96">
              <w:t>n77A</w:t>
            </w:r>
          </w:p>
          <w:p w14:paraId="36A0BA6E" w14:textId="77777777" w:rsidR="001A6B96" w:rsidRPr="00BB1E56" w:rsidRDefault="001A6B96" w:rsidP="006D4388">
            <w:pPr>
              <w:pStyle w:val="TAC"/>
              <w:rPr>
                <w:rFonts w:eastAsia="Malgun Gothic"/>
                <w:lang w:val="fi-FI" w:eastAsia="ko-KR"/>
              </w:rPr>
            </w:pPr>
            <w:r w:rsidRPr="001A6B96">
              <w:t>CA_n77A</w:t>
            </w:r>
          </w:p>
        </w:tc>
      </w:tr>
      <w:tr w:rsidR="001A6B96" w:rsidRPr="00BB1E56" w14:paraId="185AE78F" w14:textId="77777777" w:rsidTr="006D4388">
        <w:trPr>
          <w:trHeight w:val="288"/>
          <w:jc w:val="center"/>
        </w:trPr>
        <w:tc>
          <w:tcPr>
            <w:tcW w:w="2136" w:type="dxa"/>
            <w:shd w:val="clear" w:color="auto" w:fill="auto"/>
            <w:noWrap/>
            <w:vAlign w:val="center"/>
          </w:tcPr>
          <w:p w14:paraId="2454255E" w14:textId="77777777" w:rsidR="001A6B96" w:rsidRPr="001A6B96" w:rsidRDefault="001A6B96" w:rsidP="006D4388">
            <w:pPr>
              <w:pStyle w:val="TAC"/>
            </w:pPr>
            <w:r w:rsidRPr="001A6B96">
              <w:rPr>
                <w:lang w:eastAsia="ja-JP"/>
              </w:rPr>
              <w:t>DC</w:t>
            </w:r>
            <w:r w:rsidRPr="001A6B96">
              <w:t>_</w:t>
            </w:r>
            <w:r w:rsidRPr="001A6B96">
              <w:rPr>
                <w:lang w:eastAsia="ja-JP"/>
              </w:rPr>
              <w:t>3A-21A-42A_n78</w:t>
            </w:r>
            <w:r w:rsidRPr="001A6B96">
              <w:t>A</w:t>
            </w:r>
          </w:p>
          <w:p w14:paraId="4B2A5C7E" w14:textId="77777777" w:rsidR="001A6B96" w:rsidRPr="000D6BF4" w:rsidRDefault="001A6B96" w:rsidP="006D4388">
            <w:pPr>
              <w:pStyle w:val="TAC"/>
              <w:rPr>
                <w:rFonts w:eastAsia="Malgun Gothic"/>
                <w:lang w:val="en-US" w:eastAsia="ko-KR"/>
              </w:rPr>
            </w:pPr>
            <w:r w:rsidRPr="001A6B96">
              <w:rPr>
                <w:rFonts w:cs="Arial"/>
                <w:lang w:eastAsia="ja-JP"/>
              </w:rPr>
              <w:t>DC</w:t>
            </w:r>
            <w:r w:rsidRPr="001A6B96">
              <w:rPr>
                <w:rFonts w:cs="Arial"/>
              </w:rPr>
              <w:t>_</w:t>
            </w:r>
            <w:r w:rsidRPr="001A6B96">
              <w:rPr>
                <w:rFonts w:cs="Arial"/>
                <w:lang w:eastAsia="ja-JP"/>
              </w:rPr>
              <w:t>3A-21A-42A_n78C</w:t>
            </w:r>
          </w:p>
        </w:tc>
        <w:tc>
          <w:tcPr>
            <w:tcW w:w="3212" w:type="dxa"/>
          </w:tcPr>
          <w:p w14:paraId="332B2358" w14:textId="77777777" w:rsidR="001A6B96" w:rsidRPr="001A6B96" w:rsidRDefault="001A6B96" w:rsidP="006D4388">
            <w:pPr>
              <w:pStyle w:val="TAC"/>
            </w:pPr>
            <w:r w:rsidRPr="001A6B96">
              <w:rPr>
                <w:lang w:eastAsia="ja-JP"/>
              </w:rPr>
              <w:t>DC</w:t>
            </w:r>
            <w:r w:rsidRPr="001A6B96">
              <w:t>_</w:t>
            </w:r>
            <w:r w:rsidRPr="001A6B96">
              <w:rPr>
                <w:lang w:eastAsia="ja-JP"/>
              </w:rPr>
              <w:t>3A_n78</w:t>
            </w:r>
            <w:r w:rsidRPr="001A6B96">
              <w:t>A</w:t>
            </w:r>
          </w:p>
          <w:p w14:paraId="18F7AB15" w14:textId="77777777" w:rsidR="001A6B96" w:rsidRPr="000D6BF4" w:rsidRDefault="001A6B96" w:rsidP="006D4388">
            <w:pPr>
              <w:pStyle w:val="TAC"/>
              <w:rPr>
                <w:rFonts w:eastAsia="Malgun Gothic"/>
                <w:lang w:val="en-US" w:eastAsia="ko-KR"/>
              </w:rPr>
            </w:pPr>
            <w:r w:rsidRPr="001A6B96">
              <w:rPr>
                <w:lang w:eastAsia="ja-JP"/>
              </w:rPr>
              <w:t>DC</w:t>
            </w:r>
            <w:r w:rsidRPr="001A6B96">
              <w:t>_</w:t>
            </w:r>
            <w:r w:rsidRPr="001A6B96">
              <w:rPr>
                <w:lang w:eastAsia="ja-JP"/>
              </w:rPr>
              <w:t>21A_n78</w:t>
            </w:r>
            <w:r w:rsidRPr="001A6B96">
              <w:t>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6AFC5F" w14:textId="77777777" w:rsidR="001A6B96" w:rsidRPr="00BB1E56" w:rsidRDefault="001A6B96" w:rsidP="006D4388">
            <w:pPr>
              <w:pStyle w:val="TAC"/>
              <w:rPr>
                <w:rFonts w:eastAsia="Malgun Gothic"/>
                <w:lang w:val="fi-FI" w:eastAsia="ko-KR"/>
              </w:rPr>
            </w:pPr>
            <w:bookmarkStart w:id="2" w:name="_Hlk534707977"/>
            <w:r w:rsidRPr="001A6B96">
              <w:rPr>
                <w:lang w:eastAsia="ja-JP"/>
              </w:rPr>
              <w:t>CA</w:t>
            </w:r>
            <w:r w:rsidRPr="001A6B96">
              <w:t>_</w:t>
            </w:r>
            <w:r w:rsidRPr="001A6B96">
              <w:rPr>
                <w:lang w:eastAsia="ja-JP"/>
              </w:rPr>
              <w:t>3A-21A-42A</w:t>
            </w:r>
            <w:bookmarkEnd w:id="2"/>
          </w:p>
        </w:tc>
        <w:tc>
          <w:tcPr>
            <w:tcW w:w="0" w:type="auto"/>
            <w:vAlign w:val="center"/>
          </w:tcPr>
          <w:p w14:paraId="5360CE1C" w14:textId="77777777" w:rsidR="001A6B96" w:rsidRPr="001A6B96" w:rsidRDefault="001A6B96" w:rsidP="006D4388">
            <w:pPr>
              <w:pStyle w:val="TAC"/>
            </w:pPr>
            <w:r w:rsidRPr="001A6B96">
              <w:t>n78A</w:t>
            </w:r>
          </w:p>
          <w:p w14:paraId="43CFDCEA" w14:textId="77777777" w:rsidR="001A6B96" w:rsidRPr="00BB1E56" w:rsidRDefault="001A6B96" w:rsidP="006D4388">
            <w:pPr>
              <w:pStyle w:val="TAC"/>
              <w:rPr>
                <w:rFonts w:eastAsia="Malgun Gothic"/>
                <w:lang w:val="fi-FI" w:eastAsia="ko-KR"/>
              </w:rPr>
            </w:pPr>
            <w:r w:rsidRPr="001A6B96">
              <w:t>CA_n78A</w:t>
            </w:r>
          </w:p>
        </w:tc>
      </w:tr>
      <w:tr w:rsidR="001A6B96" w:rsidRPr="00BB1E56" w14:paraId="041691B5" w14:textId="77777777" w:rsidTr="006D4388">
        <w:trPr>
          <w:trHeight w:val="288"/>
          <w:jc w:val="center"/>
        </w:trPr>
        <w:tc>
          <w:tcPr>
            <w:tcW w:w="2136" w:type="dxa"/>
            <w:shd w:val="clear" w:color="auto" w:fill="auto"/>
            <w:noWrap/>
            <w:vAlign w:val="center"/>
          </w:tcPr>
          <w:p w14:paraId="727217A9" w14:textId="77777777" w:rsidR="001A6B96" w:rsidRPr="001A6B96" w:rsidRDefault="001A6B96" w:rsidP="006D4388">
            <w:pPr>
              <w:pStyle w:val="TAC"/>
            </w:pPr>
            <w:r w:rsidRPr="001A6B96">
              <w:rPr>
                <w:lang w:eastAsia="ja-JP"/>
              </w:rPr>
              <w:t>DC</w:t>
            </w:r>
            <w:r w:rsidRPr="001A6B96">
              <w:t>_</w:t>
            </w:r>
            <w:r w:rsidRPr="001A6B96">
              <w:rPr>
                <w:lang w:eastAsia="ja-JP"/>
              </w:rPr>
              <w:t>3A-21A-42A_n79</w:t>
            </w:r>
            <w:r w:rsidRPr="001A6B96">
              <w:t>A</w:t>
            </w:r>
          </w:p>
          <w:p w14:paraId="1E02AFDF" w14:textId="77777777" w:rsidR="001A6B96" w:rsidRPr="000D6BF4" w:rsidRDefault="001A6B96" w:rsidP="006D4388">
            <w:pPr>
              <w:pStyle w:val="TAC"/>
              <w:rPr>
                <w:rFonts w:eastAsia="Malgun Gothic"/>
                <w:lang w:val="en-US" w:eastAsia="ko-KR"/>
              </w:rPr>
            </w:pPr>
            <w:r w:rsidRPr="001A6B96">
              <w:rPr>
                <w:rFonts w:cs="Arial"/>
                <w:lang w:eastAsia="ja-JP"/>
              </w:rPr>
              <w:t>DC</w:t>
            </w:r>
            <w:r w:rsidRPr="001A6B96">
              <w:rPr>
                <w:rFonts w:cs="Arial"/>
              </w:rPr>
              <w:t>_</w:t>
            </w:r>
            <w:r w:rsidRPr="001A6B96">
              <w:rPr>
                <w:rFonts w:cs="Arial"/>
                <w:lang w:eastAsia="ja-JP"/>
              </w:rPr>
              <w:t>3A-21A-42A_n79C</w:t>
            </w:r>
          </w:p>
        </w:tc>
        <w:tc>
          <w:tcPr>
            <w:tcW w:w="3212" w:type="dxa"/>
          </w:tcPr>
          <w:p w14:paraId="6821D30E" w14:textId="77777777" w:rsidR="001A6B96" w:rsidRPr="001A6B96" w:rsidRDefault="001A6B96" w:rsidP="006D4388">
            <w:pPr>
              <w:pStyle w:val="TAC"/>
            </w:pPr>
            <w:r w:rsidRPr="001A6B96">
              <w:rPr>
                <w:lang w:eastAsia="ja-JP"/>
              </w:rPr>
              <w:t>DC</w:t>
            </w:r>
            <w:r w:rsidRPr="001A6B96">
              <w:t>_</w:t>
            </w:r>
            <w:r w:rsidRPr="001A6B96">
              <w:rPr>
                <w:lang w:eastAsia="ja-JP"/>
              </w:rPr>
              <w:t>3A_n79</w:t>
            </w:r>
            <w:r w:rsidRPr="001A6B96">
              <w:t>A</w:t>
            </w:r>
          </w:p>
          <w:p w14:paraId="74AAA024" w14:textId="77777777" w:rsidR="001A6B96" w:rsidRPr="000D6BF4" w:rsidRDefault="001A6B96" w:rsidP="006D4388">
            <w:pPr>
              <w:pStyle w:val="TAC"/>
              <w:rPr>
                <w:rFonts w:eastAsia="Malgun Gothic"/>
                <w:lang w:val="en-US" w:eastAsia="ko-KR"/>
              </w:rPr>
            </w:pPr>
            <w:r w:rsidRPr="001A6B96">
              <w:rPr>
                <w:lang w:eastAsia="ja-JP"/>
              </w:rPr>
              <w:t>DC</w:t>
            </w:r>
            <w:r w:rsidRPr="001A6B96">
              <w:t>_</w:t>
            </w:r>
            <w:r w:rsidRPr="001A6B96">
              <w:rPr>
                <w:lang w:eastAsia="ja-JP"/>
              </w:rPr>
              <w:t>21A_n79</w:t>
            </w:r>
            <w:r w:rsidRPr="001A6B96">
              <w:t>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CE8009" w14:textId="77777777" w:rsidR="001A6B96" w:rsidRPr="00BB1E56" w:rsidRDefault="001A6B96" w:rsidP="006D4388">
            <w:pPr>
              <w:pStyle w:val="TAC"/>
              <w:rPr>
                <w:rFonts w:eastAsia="Malgun Gothic"/>
                <w:lang w:val="fi-FI" w:eastAsia="ko-KR"/>
              </w:rPr>
            </w:pPr>
            <w:r w:rsidRPr="001A6B96">
              <w:rPr>
                <w:lang w:eastAsia="ja-JP"/>
              </w:rPr>
              <w:t>CA</w:t>
            </w:r>
            <w:r w:rsidRPr="001A6B96">
              <w:t>_</w:t>
            </w:r>
            <w:r w:rsidRPr="001A6B96">
              <w:rPr>
                <w:lang w:eastAsia="ja-JP"/>
              </w:rPr>
              <w:t>3A-21A-42A</w:t>
            </w:r>
          </w:p>
        </w:tc>
        <w:tc>
          <w:tcPr>
            <w:tcW w:w="0" w:type="auto"/>
            <w:vAlign w:val="center"/>
          </w:tcPr>
          <w:p w14:paraId="1D12B5F5" w14:textId="77777777" w:rsidR="001A6B96" w:rsidRPr="001A6B96" w:rsidRDefault="001A6B96" w:rsidP="006D4388">
            <w:pPr>
              <w:pStyle w:val="TAC"/>
            </w:pPr>
            <w:r w:rsidRPr="001A6B96">
              <w:t>n79A</w:t>
            </w:r>
          </w:p>
          <w:p w14:paraId="71DB45ED" w14:textId="77777777" w:rsidR="001A6B96" w:rsidRPr="00BB1E56" w:rsidRDefault="001A6B96" w:rsidP="006D4388">
            <w:pPr>
              <w:pStyle w:val="TAC"/>
              <w:rPr>
                <w:rFonts w:eastAsia="Malgun Gothic"/>
                <w:lang w:val="fi-FI" w:eastAsia="ko-KR"/>
              </w:rPr>
            </w:pPr>
            <w:r w:rsidRPr="001A6B96">
              <w:t>CA_n79A</w:t>
            </w:r>
          </w:p>
        </w:tc>
      </w:tr>
      <w:tr w:rsidR="001A6B96" w:rsidRPr="00BB1E56" w14:paraId="01B8728F" w14:textId="77777777" w:rsidTr="006D4388">
        <w:trPr>
          <w:trHeight w:val="288"/>
          <w:jc w:val="center"/>
        </w:trPr>
        <w:tc>
          <w:tcPr>
            <w:tcW w:w="2136" w:type="dxa"/>
            <w:shd w:val="clear" w:color="auto" w:fill="auto"/>
            <w:noWrap/>
            <w:vAlign w:val="center"/>
          </w:tcPr>
          <w:p w14:paraId="70E082ED" w14:textId="77777777" w:rsidR="001A6B96" w:rsidRPr="00BB1E56" w:rsidRDefault="001A6B96" w:rsidP="006D4388">
            <w:pPr>
              <w:pStyle w:val="TAC"/>
              <w:rPr>
                <w:lang w:val="fi-FI" w:eastAsia="fi-FI"/>
              </w:rPr>
            </w:pPr>
            <w:r w:rsidRPr="00BB1E56">
              <w:rPr>
                <w:rFonts w:hint="eastAsia"/>
                <w:lang w:eastAsia="ja-JP"/>
              </w:rPr>
              <w:t>DC</w:t>
            </w:r>
            <w:r w:rsidRPr="00BB1E56">
              <w:t>_</w:t>
            </w:r>
            <w:r w:rsidRPr="00BB1E56">
              <w:rPr>
                <w:rFonts w:hint="eastAsia"/>
                <w:lang w:eastAsia="ja-JP"/>
              </w:rPr>
              <w:t>3A-21A-42C</w:t>
            </w:r>
            <w:r w:rsidRPr="00BB1E56">
              <w:rPr>
                <w:lang w:eastAsia="ja-JP"/>
              </w:rPr>
              <w:t>_n7</w:t>
            </w:r>
            <w:r w:rsidRPr="00BB1E56">
              <w:rPr>
                <w:rFonts w:hint="eastAsia"/>
                <w:lang w:eastAsia="ja-JP"/>
              </w:rPr>
              <w:t>7</w:t>
            </w:r>
            <w:r w:rsidRPr="00BB1E56">
              <w:t>A</w:t>
            </w:r>
          </w:p>
        </w:tc>
        <w:tc>
          <w:tcPr>
            <w:tcW w:w="3212" w:type="dxa"/>
          </w:tcPr>
          <w:p w14:paraId="700BA472" w14:textId="77777777" w:rsidR="001A6B96" w:rsidRPr="00BB1E56" w:rsidRDefault="001A6B96" w:rsidP="006D4388">
            <w:pPr>
              <w:pStyle w:val="TAC"/>
            </w:pPr>
            <w:r w:rsidRPr="00BB1E56">
              <w:rPr>
                <w:rFonts w:hint="eastAsia"/>
                <w:lang w:eastAsia="ja-JP"/>
              </w:rPr>
              <w:t>DC</w:t>
            </w:r>
            <w:r w:rsidRPr="00BB1E56">
              <w:t>_</w:t>
            </w:r>
            <w:r w:rsidRPr="00BB1E56">
              <w:rPr>
                <w:rFonts w:hint="eastAsia"/>
                <w:lang w:eastAsia="ja-JP"/>
              </w:rPr>
              <w:t>3A</w:t>
            </w:r>
            <w:r w:rsidRPr="00BB1E56">
              <w:rPr>
                <w:lang w:eastAsia="ja-JP"/>
              </w:rPr>
              <w:t>_n7</w:t>
            </w:r>
            <w:r w:rsidRPr="00BB1E56">
              <w:rPr>
                <w:rFonts w:hint="eastAsia"/>
                <w:lang w:eastAsia="ja-JP"/>
              </w:rPr>
              <w:t>7</w:t>
            </w:r>
            <w:r w:rsidRPr="00BB1E56">
              <w:t>A</w:t>
            </w:r>
          </w:p>
          <w:p w14:paraId="09B0AE6A" w14:textId="77777777" w:rsidR="001A6B96" w:rsidRPr="000D6BF4" w:rsidRDefault="001A6B96" w:rsidP="006D4388">
            <w:pPr>
              <w:pStyle w:val="TAC"/>
              <w:rPr>
                <w:lang w:val="en-US" w:eastAsia="fi-FI"/>
              </w:rPr>
            </w:pPr>
            <w:r w:rsidRPr="00BB1E56">
              <w:rPr>
                <w:rFonts w:hint="eastAsia"/>
                <w:lang w:eastAsia="ja-JP"/>
              </w:rPr>
              <w:t>DC</w:t>
            </w:r>
            <w:r w:rsidRPr="00BB1E56">
              <w:t>_</w:t>
            </w:r>
            <w:r w:rsidRPr="00BB1E56">
              <w:rPr>
                <w:rFonts w:hint="eastAsia"/>
                <w:lang w:eastAsia="ja-JP"/>
              </w:rPr>
              <w:t>21A</w:t>
            </w:r>
            <w:r w:rsidRPr="00BB1E56">
              <w:rPr>
                <w:lang w:eastAsia="ja-JP"/>
              </w:rPr>
              <w:t>_n7</w:t>
            </w:r>
            <w:r w:rsidRPr="00BB1E56">
              <w:rPr>
                <w:rFonts w:hint="eastAsia"/>
                <w:lang w:eastAsia="ja-JP"/>
              </w:rPr>
              <w:t>7</w:t>
            </w:r>
            <w:r w:rsidRPr="00BB1E56">
              <w:t>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1FDBDE" w14:textId="77777777" w:rsidR="001A6B96" w:rsidRPr="00BB1E56" w:rsidRDefault="001A6B96" w:rsidP="006D4388">
            <w:pPr>
              <w:pStyle w:val="TAC"/>
              <w:rPr>
                <w:lang w:val="fi-FI" w:eastAsia="fi-FI"/>
              </w:rPr>
            </w:pPr>
            <w:r w:rsidRPr="00BB1E56">
              <w:rPr>
                <w:rFonts w:hint="eastAsia"/>
                <w:lang w:eastAsia="ja-JP"/>
              </w:rPr>
              <w:t>CA</w:t>
            </w:r>
            <w:r w:rsidRPr="00BB1E56">
              <w:t>_</w:t>
            </w:r>
            <w:r w:rsidRPr="00BB1E56">
              <w:rPr>
                <w:rFonts w:hint="eastAsia"/>
                <w:lang w:eastAsia="ja-JP"/>
              </w:rPr>
              <w:t>3A-21A-42C</w:t>
            </w:r>
          </w:p>
        </w:tc>
        <w:tc>
          <w:tcPr>
            <w:tcW w:w="0" w:type="auto"/>
            <w:vAlign w:val="center"/>
          </w:tcPr>
          <w:p w14:paraId="1342B8CE" w14:textId="77777777" w:rsidR="001A6B96" w:rsidRPr="00BB1E56" w:rsidRDefault="001A6B96" w:rsidP="006D4388">
            <w:pPr>
              <w:pStyle w:val="TAC"/>
              <w:rPr>
                <w:lang w:val="fi-FI" w:eastAsia="fi-FI"/>
              </w:rPr>
            </w:pPr>
            <w:r w:rsidRPr="00BB1E56">
              <w:t>n77A</w:t>
            </w:r>
          </w:p>
        </w:tc>
      </w:tr>
      <w:tr w:rsidR="001A6B96" w:rsidRPr="00BB1E56" w14:paraId="0035294D" w14:textId="77777777" w:rsidTr="006D4388">
        <w:trPr>
          <w:trHeight w:val="288"/>
          <w:jc w:val="center"/>
        </w:trPr>
        <w:tc>
          <w:tcPr>
            <w:tcW w:w="2136" w:type="dxa"/>
            <w:shd w:val="clear" w:color="auto" w:fill="auto"/>
            <w:noWrap/>
            <w:vAlign w:val="center"/>
          </w:tcPr>
          <w:p w14:paraId="1C0F8283" w14:textId="77777777" w:rsidR="001A6B96" w:rsidRPr="00BB1E56" w:rsidRDefault="001A6B96" w:rsidP="006D4388">
            <w:pPr>
              <w:pStyle w:val="TAC"/>
              <w:rPr>
                <w:lang w:val="fi-FI" w:eastAsia="fi-FI"/>
              </w:rPr>
            </w:pPr>
            <w:r w:rsidRPr="00BB1E56">
              <w:rPr>
                <w:rFonts w:hint="eastAsia"/>
                <w:lang w:eastAsia="ja-JP"/>
              </w:rPr>
              <w:t>DC</w:t>
            </w:r>
            <w:r w:rsidRPr="00BB1E56">
              <w:t>_</w:t>
            </w:r>
            <w:r w:rsidRPr="00BB1E56">
              <w:rPr>
                <w:rFonts w:hint="eastAsia"/>
                <w:lang w:eastAsia="ja-JP"/>
              </w:rPr>
              <w:t>3A-21A-42C</w:t>
            </w:r>
            <w:r w:rsidRPr="00BB1E56">
              <w:rPr>
                <w:lang w:eastAsia="ja-JP"/>
              </w:rPr>
              <w:t>_n7</w:t>
            </w:r>
            <w:r w:rsidRPr="00BB1E56">
              <w:rPr>
                <w:rFonts w:hint="eastAsia"/>
                <w:lang w:eastAsia="ja-JP"/>
              </w:rPr>
              <w:t>8</w:t>
            </w:r>
            <w:r w:rsidRPr="00BB1E56">
              <w:t>A</w:t>
            </w:r>
          </w:p>
        </w:tc>
        <w:tc>
          <w:tcPr>
            <w:tcW w:w="3212" w:type="dxa"/>
          </w:tcPr>
          <w:p w14:paraId="1A0E95AA" w14:textId="77777777" w:rsidR="001A6B96" w:rsidRPr="00BB1E56" w:rsidRDefault="001A6B96" w:rsidP="006D4388">
            <w:pPr>
              <w:pStyle w:val="TAC"/>
            </w:pPr>
            <w:r w:rsidRPr="00BB1E56">
              <w:rPr>
                <w:rFonts w:hint="eastAsia"/>
                <w:lang w:eastAsia="ja-JP"/>
              </w:rPr>
              <w:t>DC</w:t>
            </w:r>
            <w:r w:rsidRPr="00BB1E56">
              <w:t>_</w:t>
            </w:r>
            <w:r w:rsidRPr="00BB1E56">
              <w:rPr>
                <w:rFonts w:hint="eastAsia"/>
                <w:lang w:eastAsia="ja-JP"/>
              </w:rPr>
              <w:t>3A</w:t>
            </w:r>
            <w:r w:rsidRPr="00BB1E56">
              <w:rPr>
                <w:lang w:eastAsia="ja-JP"/>
              </w:rPr>
              <w:t>_n7</w:t>
            </w:r>
            <w:r w:rsidRPr="00BB1E56">
              <w:rPr>
                <w:rFonts w:hint="eastAsia"/>
                <w:lang w:eastAsia="ja-JP"/>
              </w:rPr>
              <w:t>8</w:t>
            </w:r>
            <w:r w:rsidRPr="00BB1E56">
              <w:t>A</w:t>
            </w:r>
          </w:p>
          <w:p w14:paraId="3C905C78" w14:textId="77777777" w:rsidR="001A6B96" w:rsidRPr="000D6BF4" w:rsidRDefault="001A6B96" w:rsidP="006D4388">
            <w:pPr>
              <w:pStyle w:val="TAC"/>
              <w:rPr>
                <w:lang w:val="en-US" w:eastAsia="fi-FI"/>
              </w:rPr>
            </w:pPr>
            <w:r w:rsidRPr="00BB1E56">
              <w:rPr>
                <w:rFonts w:hint="eastAsia"/>
                <w:lang w:eastAsia="ja-JP"/>
              </w:rPr>
              <w:t>DC</w:t>
            </w:r>
            <w:r w:rsidRPr="00BB1E56">
              <w:t>_</w:t>
            </w:r>
            <w:r w:rsidRPr="00BB1E56">
              <w:rPr>
                <w:rFonts w:hint="eastAsia"/>
                <w:lang w:eastAsia="ja-JP"/>
              </w:rPr>
              <w:t>21A</w:t>
            </w:r>
            <w:r w:rsidRPr="00BB1E56">
              <w:rPr>
                <w:lang w:eastAsia="ja-JP"/>
              </w:rPr>
              <w:t>_n7</w:t>
            </w:r>
            <w:r w:rsidRPr="00BB1E56">
              <w:rPr>
                <w:rFonts w:hint="eastAsia"/>
                <w:lang w:eastAsia="ja-JP"/>
              </w:rPr>
              <w:t>8</w:t>
            </w:r>
            <w:r w:rsidRPr="00BB1E56">
              <w:t>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384CE7" w14:textId="77777777" w:rsidR="001A6B96" w:rsidRPr="00BB1E56" w:rsidRDefault="001A6B96" w:rsidP="006D4388">
            <w:pPr>
              <w:pStyle w:val="TAC"/>
              <w:rPr>
                <w:lang w:val="fi-FI" w:eastAsia="fi-FI"/>
              </w:rPr>
            </w:pPr>
            <w:r w:rsidRPr="00BB1E56">
              <w:rPr>
                <w:rFonts w:hint="eastAsia"/>
                <w:lang w:eastAsia="ja-JP"/>
              </w:rPr>
              <w:t>CA</w:t>
            </w:r>
            <w:r w:rsidRPr="00BB1E56">
              <w:t>_</w:t>
            </w:r>
            <w:r w:rsidRPr="00BB1E56">
              <w:rPr>
                <w:rFonts w:hint="eastAsia"/>
                <w:lang w:eastAsia="ja-JP"/>
              </w:rPr>
              <w:t>3A-21A-42C</w:t>
            </w:r>
          </w:p>
        </w:tc>
        <w:tc>
          <w:tcPr>
            <w:tcW w:w="0" w:type="auto"/>
            <w:vAlign w:val="center"/>
          </w:tcPr>
          <w:p w14:paraId="4FEADD35" w14:textId="77777777" w:rsidR="001A6B96" w:rsidRPr="00BB1E56" w:rsidRDefault="001A6B96" w:rsidP="006D4388">
            <w:pPr>
              <w:pStyle w:val="TAC"/>
              <w:rPr>
                <w:lang w:val="fi-FI" w:eastAsia="fi-FI"/>
              </w:rPr>
            </w:pPr>
            <w:r w:rsidRPr="00BB1E56">
              <w:t>n78A</w:t>
            </w:r>
          </w:p>
        </w:tc>
      </w:tr>
      <w:tr w:rsidR="001A6B96" w:rsidRPr="00BB1E56" w14:paraId="4A27B526" w14:textId="77777777" w:rsidTr="006D4388">
        <w:trPr>
          <w:trHeight w:val="288"/>
          <w:jc w:val="center"/>
        </w:trPr>
        <w:tc>
          <w:tcPr>
            <w:tcW w:w="2136" w:type="dxa"/>
            <w:shd w:val="clear" w:color="auto" w:fill="auto"/>
            <w:noWrap/>
            <w:vAlign w:val="center"/>
          </w:tcPr>
          <w:p w14:paraId="127E29CB" w14:textId="77777777" w:rsidR="001A6B96" w:rsidRPr="00BB1E56" w:rsidRDefault="001A6B96" w:rsidP="006D4388">
            <w:pPr>
              <w:pStyle w:val="TAC"/>
              <w:rPr>
                <w:lang w:val="fi-FI" w:eastAsia="fi-FI"/>
              </w:rPr>
            </w:pPr>
            <w:r w:rsidRPr="00BB1E56">
              <w:rPr>
                <w:rFonts w:hint="eastAsia"/>
                <w:lang w:eastAsia="ja-JP"/>
              </w:rPr>
              <w:t>DC</w:t>
            </w:r>
            <w:r w:rsidRPr="00BB1E56">
              <w:t>_</w:t>
            </w:r>
            <w:r w:rsidRPr="00BB1E56">
              <w:rPr>
                <w:rFonts w:hint="eastAsia"/>
                <w:lang w:eastAsia="ja-JP"/>
              </w:rPr>
              <w:t>3A-21A-42C</w:t>
            </w:r>
            <w:r w:rsidRPr="00BB1E56">
              <w:rPr>
                <w:lang w:eastAsia="ja-JP"/>
              </w:rPr>
              <w:t>_n7</w:t>
            </w:r>
            <w:r w:rsidRPr="00BB1E56">
              <w:rPr>
                <w:rFonts w:hint="eastAsia"/>
                <w:lang w:eastAsia="ja-JP"/>
              </w:rPr>
              <w:t>9</w:t>
            </w:r>
            <w:r w:rsidRPr="00BB1E56">
              <w:t>A</w:t>
            </w:r>
          </w:p>
        </w:tc>
        <w:tc>
          <w:tcPr>
            <w:tcW w:w="3212" w:type="dxa"/>
          </w:tcPr>
          <w:p w14:paraId="0D161AC8" w14:textId="77777777" w:rsidR="001A6B96" w:rsidRPr="00BB1E56" w:rsidRDefault="001A6B96" w:rsidP="006D4388">
            <w:pPr>
              <w:pStyle w:val="TAC"/>
            </w:pPr>
            <w:r w:rsidRPr="00BB1E56">
              <w:rPr>
                <w:rFonts w:hint="eastAsia"/>
                <w:lang w:eastAsia="ja-JP"/>
              </w:rPr>
              <w:t>DC</w:t>
            </w:r>
            <w:r w:rsidRPr="00BB1E56">
              <w:t>_</w:t>
            </w:r>
            <w:r w:rsidRPr="00BB1E56">
              <w:rPr>
                <w:rFonts w:hint="eastAsia"/>
                <w:lang w:eastAsia="ja-JP"/>
              </w:rPr>
              <w:t>3A</w:t>
            </w:r>
            <w:r w:rsidRPr="00BB1E56">
              <w:rPr>
                <w:lang w:eastAsia="ja-JP"/>
              </w:rPr>
              <w:t>_n7</w:t>
            </w:r>
            <w:r w:rsidRPr="00BB1E56">
              <w:rPr>
                <w:rFonts w:hint="eastAsia"/>
                <w:lang w:eastAsia="ja-JP"/>
              </w:rPr>
              <w:t>9</w:t>
            </w:r>
            <w:r w:rsidRPr="00BB1E56">
              <w:t>A</w:t>
            </w:r>
          </w:p>
          <w:p w14:paraId="240E17D2" w14:textId="77777777" w:rsidR="001A6B96" w:rsidRPr="000D6BF4" w:rsidRDefault="001A6B96" w:rsidP="006D4388">
            <w:pPr>
              <w:pStyle w:val="TAC"/>
              <w:rPr>
                <w:lang w:val="en-US" w:eastAsia="fi-FI"/>
              </w:rPr>
            </w:pPr>
            <w:r w:rsidRPr="00BB1E56">
              <w:rPr>
                <w:rFonts w:hint="eastAsia"/>
                <w:lang w:eastAsia="ja-JP"/>
              </w:rPr>
              <w:t>DC</w:t>
            </w:r>
            <w:r w:rsidRPr="00BB1E56">
              <w:t>_</w:t>
            </w:r>
            <w:r w:rsidRPr="00BB1E56">
              <w:rPr>
                <w:rFonts w:hint="eastAsia"/>
                <w:lang w:eastAsia="ja-JP"/>
              </w:rPr>
              <w:t>21A</w:t>
            </w:r>
            <w:r w:rsidRPr="00BB1E56">
              <w:rPr>
                <w:lang w:eastAsia="ja-JP"/>
              </w:rPr>
              <w:t>_n7</w:t>
            </w:r>
            <w:r w:rsidRPr="00BB1E56">
              <w:rPr>
                <w:rFonts w:hint="eastAsia"/>
                <w:lang w:eastAsia="ja-JP"/>
              </w:rPr>
              <w:t>9</w:t>
            </w:r>
            <w:r w:rsidRPr="00BB1E56">
              <w:t>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B4A2EB" w14:textId="77777777" w:rsidR="001A6B96" w:rsidRPr="00BB1E56" w:rsidRDefault="001A6B96" w:rsidP="006D4388">
            <w:pPr>
              <w:pStyle w:val="TAC"/>
              <w:rPr>
                <w:lang w:val="fi-FI" w:eastAsia="fi-FI"/>
              </w:rPr>
            </w:pPr>
            <w:r w:rsidRPr="00BB1E56">
              <w:rPr>
                <w:rFonts w:hint="eastAsia"/>
                <w:lang w:eastAsia="ja-JP"/>
              </w:rPr>
              <w:t>CA</w:t>
            </w:r>
            <w:r w:rsidRPr="00BB1E56">
              <w:t>_</w:t>
            </w:r>
            <w:r w:rsidRPr="00BB1E56">
              <w:rPr>
                <w:rFonts w:hint="eastAsia"/>
                <w:lang w:eastAsia="ja-JP"/>
              </w:rPr>
              <w:t>3A-21A-42C</w:t>
            </w:r>
          </w:p>
        </w:tc>
        <w:tc>
          <w:tcPr>
            <w:tcW w:w="0" w:type="auto"/>
            <w:vAlign w:val="center"/>
          </w:tcPr>
          <w:p w14:paraId="6BDAF64C" w14:textId="77777777" w:rsidR="001A6B96" w:rsidRPr="00BB1E56" w:rsidRDefault="001A6B96" w:rsidP="006D4388">
            <w:pPr>
              <w:pStyle w:val="TAC"/>
              <w:rPr>
                <w:lang w:val="fi-FI" w:eastAsia="fi-FI"/>
              </w:rPr>
            </w:pPr>
            <w:r w:rsidRPr="00BB1E56">
              <w:t>n79A</w:t>
            </w:r>
          </w:p>
        </w:tc>
      </w:tr>
      <w:tr w:rsidR="001A6B96" w:rsidRPr="00BB1E56" w14:paraId="7EF041BF" w14:textId="77777777" w:rsidTr="006D4388">
        <w:trPr>
          <w:trHeight w:val="288"/>
          <w:jc w:val="center"/>
        </w:trPr>
        <w:tc>
          <w:tcPr>
            <w:tcW w:w="2136" w:type="dxa"/>
            <w:shd w:val="clear" w:color="auto" w:fill="auto"/>
            <w:noWrap/>
            <w:vAlign w:val="center"/>
          </w:tcPr>
          <w:p w14:paraId="705D503D" w14:textId="77777777" w:rsidR="001A6B96" w:rsidRPr="00BB1E56" w:rsidRDefault="001A6B96" w:rsidP="006D4388">
            <w:pPr>
              <w:pStyle w:val="TAC"/>
              <w:rPr>
                <w:lang w:eastAsia="ja-JP"/>
              </w:rPr>
            </w:pPr>
            <w:r w:rsidRPr="00BB1E56">
              <w:rPr>
                <w:rFonts w:cs="Arial" w:hint="eastAsia"/>
                <w:lang w:eastAsia="ja-JP"/>
              </w:rPr>
              <w:t>DC</w:t>
            </w:r>
            <w:r w:rsidRPr="00BB1E56">
              <w:rPr>
                <w:rFonts w:cs="Arial"/>
              </w:rPr>
              <w:t>_</w:t>
            </w:r>
            <w:r w:rsidRPr="00BB1E56">
              <w:rPr>
                <w:rFonts w:cs="Arial" w:hint="eastAsia"/>
                <w:lang w:eastAsia="ja-JP"/>
              </w:rPr>
              <w:t>3A-21A-42C</w:t>
            </w:r>
            <w:r w:rsidRPr="00BB1E56">
              <w:rPr>
                <w:rFonts w:cs="Arial"/>
                <w:lang w:eastAsia="ja-JP"/>
              </w:rPr>
              <w:t>_</w:t>
            </w:r>
            <w:r w:rsidRPr="00BB1E56">
              <w:rPr>
                <w:rFonts w:cs="Arial" w:hint="eastAsia"/>
                <w:lang w:eastAsia="ja-JP"/>
              </w:rPr>
              <w:t>n77</w:t>
            </w:r>
            <w:r w:rsidRPr="00BB1E56">
              <w:rPr>
                <w:rFonts w:cs="Arial"/>
                <w:lang w:eastAsia="ja-JP"/>
              </w:rPr>
              <w:t>C</w:t>
            </w:r>
          </w:p>
        </w:tc>
        <w:tc>
          <w:tcPr>
            <w:tcW w:w="3212" w:type="dxa"/>
          </w:tcPr>
          <w:p w14:paraId="46DC2168" w14:textId="77777777" w:rsidR="001A6B96" w:rsidRPr="00BB1E56" w:rsidRDefault="001A6B96" w:rsidP="006D4388">
            <w:pPr>
              <w:pStyle w:val="TAC"/>
            </w:pPr>
            <w:r w:rsidRPr="00BB1E56">
              <w:rPr>
                <w:rFonts w:hint="eastAsia"/>
                <w:lang w:eastAsia="ja-JP"/>
              </w:rPr>
              <w:t>DC</w:t>
            </w:r>
            <w:r w:rsidRPr="00BB1E56">
              <w:t>_</w:t>
            </w:r>
            <w:r w:rsidRPr="00BB1E56">
              <w:rPr>
                <w:rFonts w:hint="eastAsia"/>
                <w:lang w:eastAsia="ja-JP"/>
              </w:rPr>
              <w:t>3A</w:t>
            </w:r>
            <w:r w:rsidRPr="00BB1E56">
              <w:rPr>
                <w:lang w:eastAsia="ja-JP"/>
              </w:rPr>
              <w:t>_n7</w:t>
            </w:r>
            <w:r w:rsidRPr="00BB1E56">
              <w:rPr>
                <w:rFonts w:hint="eastAsia"/>
                <w:lang w:eastAsia="ja-JP"/>
              </w:rPr>
              <w:t>7</w:t>
            </w:r>
            <w:r w:rsidRPr="00BB1E56">
              <w:t>A</w:t>
            </w:r>
          </w:p>
          <w:p w14:paraId="05FA6655" w14:textId="77777777" w:rsidR="001A6B96" w:rsidRPr="00BB1E56" w:rsidRDefault="001A6B96" w:rsidP="006D4388">
            <w:pPr>
              <w:pStyle w:val="TAC"/>
              <w:rPr>
                <w:lang w:eastAsia="ja-JP"/>
              </w:rPr>
            </w:pPr>
            <w:r w:rsidRPr="00BB1E56">
              <w:rPr>
                <w:rFonts w:hint="eastAsia"/>
                <w:lang w:eastAsia="ja-JP"/>
              </w:rPr>
              <w:t>DC</w:t>
            </w:r>
            <w:r w:rsidRPr="00BB1E56">
              <w:t>_</w:t>
            </w:r>
            <w:r w:rsidRPr="00BB1E56">
              <w:rPr>
                <w:lang w:eastAsia="ja-JP"/>
              </w:rPr>
              <w:t>21A_n77</w:t>
            </w:r>
            <w:r w:rsidRPr="00BB1E56">
              <w:t>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346C4B" w14:textId="77777777" w:rsidR="001A6B96" w:rsidRPr="00BB1E56" w:rsidRDefault="001A6B96" w:rsidP="006D4388">
            <w:pPr>
              <w:pStyle w:val="TAC"/>
              <w:rPr>
                <w:lang w:eastAsia="ja-JP"/>
              </w:rPr>
            </w:pPr>
            <w:r w:rsidRPr="00BB1E56">
              <w:rPr>
                <w:rFonts w:hint="eastAsia"/>
                <w:lang w:eastAsia="ja-JP"/>
              </w:rPr>
              <w:t>CA</w:t>
            </w:r>
            <w:r w:rsidRPr="00BB1E56">
              <w:t>_</w:t>
            </w:r>
            <w:r w:rsidRPr="00BB1E56">
              <w:rPr>
                <w:rFonts w:hint="eastAsia"/>
                <w:lang w:eastAsia="ja-JP"/>
              </w:rPr>
              <w:t>3A-21A-42C</w:t>
            </w:r>
          </w:p>
        </w:tc>
        <w:tc>
          <w:tcPr>
            <w:tcW w:w="0" w:type="auto"/>
            <w:vAlign w:val="center"/>
          </w:tcPr>
          <w:p w14:paraId="602B79E5" w14:textId="76C4BAA0" w:rsidR="001A6B96" w:rsidRPr="00BB1E56" w:rsidRDefault="001A6B96" w:rsidP="006D4388">
            <w:pPr>
              <w:pStyle w:val="TAC"/>
            </w:pPr>
            <w:r w:rsidRPr="00BB1E56">
              <w:t>CA_n77C</w:t>
            </w:r>
          </w:p>
        </w:tc>
      </w:tr>
      <w:tr w:rsidR="001A6B96" w:rsidRPr="00BB1E56" w14:paraId="09F14E68" w14:textId="77777777" w:rsidTr="006D4388">
        <w:trPr>
          <w:trHeight w:val="288"/>
          <w:jc w:val="center"/>
        </w:trPr>
        <w:tc>
          <w:tcPr>
            <w:tcW w:w="2136" w:type="dxa"/>
            <w:shd w:val="clear" w:color="auto" w:fill="auto"/>
            <w:noWrap/>
            <w:vAlign w:val="center"/>
          </w:tcPr>
          <w:p w14:paraId="62172A61" w14:textId="77777777" w:rsidR="001A6B96" w:rsidRPr="00BB1E56" w:rsidRDefault="001A6B96" w:rsidP="006D4388">
            <w:pPr>
              <w:pStyle w:val="TAC"/>
              <w:rPr>
                <w:lang w:eastAsia="ja-JP"/>
              </w:rPr>
            </w:pPr>
            <w:r w:rsidRPr="00BB1E56">
              <w:rPr>
                <w:rFonts w:cs="Arial" w:hint="eastAsia"/>
                <w:lang w:eastAsia="ja-JP"/>
              </w:rPr>
              <w:t>DC</w:t>
            </w:r>
            <w:r w:rsidRPr="00BB1E56">
              <w:rPr>
                <w:rFonts w:cs="Arial"/>
              </w:rPr>
              <w:t>_</w:t>
            </w:r>
            <w:r w:rsidRPr="00BB1E56">
              <w:rPr>
                <w:rFonts w:cs="Arial" w:hint="eastAsia"/>
                <w:lang w:eastAsia="ja-JP"/>
              </w:rPr>
              <w:t>3A-21A-42C</w:t>
            </w:r>
            <w:r w:rsidRPr="00BB1E56">
              <w:rPr>
                <w:rFonts w:cs="Arial"/>
                <w:lang w:eastAsia="ja-JP"/>
              </w:rPr>
              <w:t>_</w:t>
            </w:r>
            <w:r w:rsidRPr="00BB1E56">
              <w:rPr>
                <w:rFonts w:cs="Arial" w:hint="eastAsia"/>
                <w:lang w:eastAsia="ja-JP"/>
              </w:rPr>
              <w:t>n78</w:t>
            </w:r>
            <w:r w:rsidRPr="00BB1E56">
              <w:rPr>
                <w:rFonts w:cs="Arial"/>
                <w:lang w:eastAsia="ja-JP"/>
              </w:rPr>
              <w:t>C</w:t>
            </w:r>
          </w:p>
        </w:tc>
        <w:tc>
          <w:tcPr>
            <w:tcW w:w="3212" w:type="dxa"/>
          </w:tcPr>
          <w:p w14:paraId="2DC1BDF4" w14:textId="77777777" w:rsidR="001A6B96" w:rsidRPr="00BB1E56" w:rsidRDefault="001A6B96" w:rsidP="006D4388">
            <w:pPr>
              <w:pStyle w:val="TAC"/>
            </w:pPr>
            <w:r w:rsidRPr="00BB1E56">
              <w:rPr>
                <w:rFonts w:hint="eastAsia"/>
                <w:lang w:eastAsia="ja-JP"/>
              </w:rPr>
              <w:t>DC</w:t>
            </w:r>
            <w:r w:rsidRPr="00BB1E56">
              <w:t>_</w:t>
            </w:r>
            <w:r w:rsidRPr="00BB1E56">
              <w:rPr>
                <w:rFonts w:hint="eastAsia"/>
                <w:lang w:eastAsia="ja-JP"/>
              </w:rPr>
              <w:t>3A</w:t>
            </w:r>
            <w:r w:rsidRPr="00BB1E56">
              <w:rPr>
                <w:lang w:eastAsia="ja-JP"/>
              </w:rPr>
              <w:t>_n7</w:t>
            </w:r>
            <w:r w:rsidRPr="00BB1E56">
              <w:rPr>
                <w:rFonts w:hint="eastAsia"/>
                <w:lang w:eastAsia="ja-JP"/>
              </w:rPr>
              <w:t>8</w:t>
            </w:r>
            <w:r w:rsidRPr="00BB1E56">
              <w:t>A</w:t>
            </w:r>
          </w:p>
          <w:p w14:paraId="7CA116FF" w14:textId="77777777" w:rsidR="001A6B96" w:rsidRPr="00BB1E56" w:rsidRDefault="001A6B96" w:rsidP="006D4388">
            <w:pPr>
              <w:pStyle w:val="TAC"/>
              <w:rPr>
                <w:lang w:eastAsia="ja-JP"/>
              </w:rPr>
            </w:pPr>
            <w:r w:rsidRPr="00BB1E56">
              <w:rPr>
                <w:rFonts w:hint="eastAsia"/>
                <w:lang w:eastAsia="ja-JP"/>
              </w:rPr>
              <w:t>DC</w:t>
            </w:r>
            <w:r w:rsidRPr="00BB1E56">
              <w:t>_</w:t>
            </w:r>
            <w:r w:rsidRPr="00BB1E56">
              <w:rPr>
                <w:lang w:eastAsia="ja-JP"/>
              </w:rPr>
              <w:t>21A_n78</w:t>
            </w:r>
            <w:r w:rsidRPr="00BB1E56">
              <w:t>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FC4147" w14:textId="77777777" w:rsidR="001A6B96" w:rsidRPr="00BB1E56" w:rsidRDefault="001A6B96" w:rsidP="006D4388">
            <w:pPr>
              <w:pStyle w:val="TAC"/>
              <w:rPr>
                <w:lang w:eastAsia="ja-JP"/>
              </w:rPr>
            </w:pPr>
            <w:r w:rsidRPr="00BB1E56">
              <w:rPr>
                <w:rFonts w:hint="eastAsia"/>
                <w:lang w:eastAsia="ja-JP"/>
              </w:rPr>
              <w:t>CA</w:t>
            </w:r>
            <w:r w:rsidRPr="00BB1E56">
              <w:t>_</w:t>
            </w:r>
            <w:r w:rsidRPr="00BB1E56">
              <w:rPr>
                <w:rFonts w:hint="eastAsia"/>
                <w:lang w:eastAsia="ja-JP"/>
              </w:rPr>
              <w:t>3A-21A-42C</w:t>
            </w:r>
          </w:p>
        </w:tc>
        <w:tc>
          <w:tcPr>
            <w:tcW w:w="0" w:type="auto"/>
            <w:vAlign w:val="center"/>
          </w:tcPr>
          <w:p w14:paraId="4A611862" w14:textId="7438964A" w:rsidR="001A6B96" w:rsidRPr="00BB1E56" w:rsidRDefault="001A6B96" w:rsidP="006D4388">
            <w:pPr>
              <w:pStyle w:val="TAC"/>
            </w:pPr>
            <w:r w:rsidRPr="00BB1E56">
              <w:t>CA_n78C</w:t>
            </w:r>
          </w:p>
        </w:tc>
      </w:tr>
      <w:tr w:rsidR="001A6B96" w:rsidRPr="00BB1E56" w14:paraId="62491700" w14:textId="77777777" w:rsidTr="006D4388">
        <w:trPr>
          <w:trHeight w:val="288"/>
          <w:jc w:val="center"/>
        </w:trPr>
        <w:tc>
          <w:tcPr>
            <w:tcW w:w="2136" w:type="dxa"/>
            <w:shd w:val="clear" w:color="auto" w:fill="auto"/>
            <w:noWrap/>
            <w:vAlign w:val="center"/>
          </w:tcPr>
          <w:p w14:paraId="0959A75A" w14:textId="77777777" w:rsidR="001A6B96" w:rsidRPr="00BB1E56" w:rsidRDefault="001A6B96" w:rsidP="006D4388">
            <w:pPr>
              <w:pStyle w:val="TAC"/>
              <w:rPr>
                <w:lang w:eastAsia="ja-JP"/>
              </w:rPr>
            </w:pPr>
            <w:r w:rsidRPr="00BB1E56">
              <w:rPr>
                <w:rFonts w:cs="Arial" w:hint="eastAsia"/>
                <w:lang w:eastAsia="ja-JP"/>
              </w:rPr>
              <w:t>DC</w:t>
            </w:r>
            <w:r w:rsidRPr="00BB1E56">
              <w:rPr>
                <w:rFonts w:cs="Arial"/>
              </w:rPr>
              <w:t>_</w:t>
            </w:r>
            <w:r w:rsidRPr="00BB1E56">
              <w:rPr>
                <w:rFonts w:cs="Arial" w:hint="eastAsia"/>
                <w:lang w:eastAsia="ja-JP"/>
              </w:rPr>
              <w:t>3A-21A-42C</w:t>
            </w:r>
            <w:r w:rsidRPr="00BB1E56">
              <w:rPr>
                <w:rFonts w:cs="Arial"/>
                <w:lang w:eastAsia="ja-JP"/>
              </w:rPr>
              <w:t>_</w:t>
            </w:r>
            <w:r w:rsidRPr="00BB1E56">
              <w:rPr>
                <w:rFonts w:cs="Arial" w:hint="eastAsia"/>
                <w:lang w:eastAsia="ja-JP"/>
              </w:rPr>
              <w:t>n79</w:t>
            </w:r>
            <w:r w:rsidRPr="00BB1E56">
              <w:rPr>
                <w:rFonts w:cs="Arial"/>
                <w:lang w:eastAsia="ja-JP"/>
              </w:rPr>
              <w:t>C</w:t>
            </w:r>
          </w:p>
        </w:tc>
        <w:tc>
          <w:tcPr>
            <w:tcW w:w="3212" w:type="dxa"/>
          </w:tcPr>
          <w:p w14:paraId="4F75EAAE" w14:textId="77777777" w:rsidR="001A6B96" w:rsidRPr="00BB1E56" w:rsidRDefault="001A6B96" w:rsidP="006D4388">
            <w:pPr>
              <w:pStyle w:val="TAC"/>
            </w:pPr>
            <w:r w:rsidRPr="00BB1E56">
              <w:rPr>
                <w:rFonts w:hint="eastAsia"/>
                <w:lang w:eastAsia="ja-JP"/>
              </w:rPr>
              <w:t>DC</w:t>
            </w:r>
            <w:r w:rsidRPr="00BB1E56">
              <w:t>_</w:t>
            </w:r>
            <w:r w:rsidRPr="00BB1E56">
              <w:rPr>
                <w:rFonts w:hint="eastAsia"/>
                <w:lang w:eastAsia="ja-JP"/>
              </w:rPr>
              <w:t>3A</w:t>
            </w:r>
            <w:r w:rsidRPr="00BB1E56">
              <w:rPr>
                <w:lang w:eastAsia="ja-JP"/>
              </w:rPr>
              <w:t>_n7</w:t>
            </w:r>
            <w:r w:rsidRPr="00BB1E56">
              <w:rPr>
                <w:rFonts w:hint="eastAsia"/>
                <w:lang w:eastAsia="ja-JP"/>
              </w:rPr>
              <w:t>9</w:t>
            </w:r>
            <w:r w:rsidRPr="00BB1E56">
              <w:t>A</w:t>
            </w:r>
          </w:p>
          <w:p w14:paraId="79B8FDE2" w14:textId="77777777" w:rsidR="001A6B96" w:rsidRPr="00BB1E56" w:rsidRDefault="001A6B96" w:rsidP="006D4388">
            <w:pPr>
              <w:pStyle w:val="TAC"/>
              <w:rPr>
                <w:lang w:eastAsia="ja-JP"/>
              </w:rPr>
            </w:pPr>
            <w:r w:rsidRPr="00BB1E56">
              <w:rPr>
                <w:lang w:eastAsia="ja-JP"/>
              </w:rPr>
              <w:t>DC</w:t>
            </w:r>
            <w:r w:rsidRPr="00BB1E56">
              <w:t>_</w:t>
            </w:r>
            <w:r w:rsidRPr="00BB1E56">
              <w:rPr>
                <w:lang w:eastAsia="ja-JP"/>
              </w:rPr>
              <w:t>21A_n79</w:t>
            </w:r>
            <w:r w:rsidRPr="00BB1E56">
              <w:t>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F0BDCA" w14:textId="77777777" w:rsidR="001A6B96" w:rsidRPr="00BB1E56" w:rsidRDefault="001A6B96" w:rsidP="006D4388">
            <w:pPr>
              <w:pStyle w:val="TAC"/>
              <w:rPr>
                <w:lang w:eastAsia="ja-JP"/>
              </w:rPr>
            </w:pPr>
            <w:r w:rsidRPr="00BB1E56">
              <w:rPr>
                <w:rFonts w:hint="eastAsia"/>
                <w:lang w:eastAsia="ja-JP"/>
              </w:rPr>
              <w:t>CA</w:t>
            </w:r>
            <w:r w:rsidRPr="00BB1E56">
              <w:t>_</w:t>
            </w:r>
            <w:r w:rsidRPr="00BB1E56">
              <w:rPr>
                <w:rFonts w:hint="eastAsia"/>
                <w:lang w:eastAsia="ja-JP"/>
              </w:rPr>
              <w:t>3A-21A-42C</w:t>
            </w:r>
          </w:p>
        </w:tc>
        <w:tc>
          <w:tcPr>
            <w:tcW w:w="0" w:type="auto"/>
            <w:vAlign w:val="center"/>
          </w:tcPr>
          <w:p w14:paraId="56ADBD6E" w14:textId="39EA92FD" w:rsidR="001A6B96" w:rsidRPr="00BB1E56" w:rsidRDefault="001A6B96" w:rsidP="006D4388">
            <w:pPr>
              <w:pStyle w:val="TAC"/>
            </w:pPr>
            <w:r w:rsidRPr="00BB1E56">
              <w:t>CA_n79C</w:t>
            </w:r>
          </w:p>
        </w:tc>
      </w:tr>
    </w:tbl>
    <w:p w14:paraId="28A7E573" w14:textId="77777777" w:rsidR="001A6B96" w:rsidRDefault="001A6B96" w:rsidP="00E41B22">
      <w:pPr>
        <w:tabs>
          <w:tab w:val="left" w:pos="6888"/>
        </w:tabs>
      </w:pPr>
    </w:p>
    <w:p w14:paraId="1211FDF6" w14:textId="2A7C227E" w:rsidR="00845A07" w:rsidRDefault="00593869" w:rsidP="00E41B22">
      <w:pPr>
        <w:tabs>
          <w:tab w:val="left" w:pos="6888"/>
        </w:tabs>
      </w:pPr>
      <w:r>
        <w:t xml:space="preserve">In </w:t>
      </w:r>
      <w:r w:rsidR="00E52C68">
        <w:t xml:space="preserve">Table 5.5B.5.1 as above we see another approach how to group EN-DC configurations and in this method all EN-DC configurations that have </w:t>
      </w:r>
      <w:r w:rsidR="00E52C68" w:rsidRPr="00E52C68">
        <w:rPr>
          <w:b/>
        </w:rPr>
        <w:t>same band combination</w:t>
      </w:r>
      <w:r w:rsidR="00E52C68">
        <w:t xml:space="preserve"> (42+n257) are grouped, see below.</w:t>
      </w:r>
      <w:r w:rsidR="00D830FB">
        <w:t xml:space="preserve"> Although looking the example in Table 4 perhaps it would not have been necessary to repeat E-UTRA configuration four times.</w:t>
      </w:r>
      <w:r>
        <w:t xml:space="preserve"> These two cases are the only ones using this approach.</w:t>
      </w:r>
    </w:p>
    <w:p w14:paraId="5503E647" w14:textId="0A58CD95" w:rsidR="00593869" w:rsidRDefault="00593869" w:rsidP="00593869">
      <w:pPr>
        <w:pStyle w:val="TH"/>
      </w:pPr>
      <w:r w:rsidRPr="00BB1E56">
        <w:lastRenderedPageBreak/>
        <w:t>Table 5.5B.5.1-1: Inter-band EN-DC configurations including FR2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1"/>
        <w:gridCol w:w="1441"/>
        <w:gridCol w:w="821"/>
        <w:gridCol w:w="1021"/>
      </w:tblGrid>
      <w:tr w:rsidR="00593869" w:rsidRPr="00BB1E56" w14:paraId="18F66510" w14:textId="77777777" w:rsidTr="00593869">
        <w:trPr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C09C5" w14:textId="77777777" w:rsidR="00593869" w:rsidRPr="000D6BF4" w:rsidRDefault="00593869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DC_41A_n257A</w:t>
            </w:r>
          </w:p>
          <w:p w14:paraId="7A6F84EF" w14:textId="77777777" w:rsidR="00593869" w:rsidRPr="000D6BF4" w:rsidRDefault="00593869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DC_41C_n257A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B1C6" w14:textId="77777777" w:rsidR="00593869" w:rsidRPr="00BB1E56" w:rsidRDefault="00593869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BB1E56">
              <w:rPr>
                <w:rFonts w:ascii="Arial" w:hAnsi="Arial"/>
                <w:sz w:val="18"/>
                <w:lang w:val="fi-FI" w:eastAsia="fi-FI"/>
              </w:rPr>
              <w:t>DC_41A_n257A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FB09A" w14:textId="77777777" w:rsidR="00593869" w:rsidRPr="00BB1E56" w:rsidRDefault="00593869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BB1E56">
              <w:rPr>
                <w:rFonts w:ascii="Arial" w:hAnsi="Arial"/>
                <w:sz w:val="18"/>
                <w:lang w:val="fi-FI" w:eastAsia="fi-FI"/>
              </w:rPr>
              <w:t>41A</w:t>
            </w:r>
          </w:p>
          <w:p w14:paraId="6B56DC35" w14:textId="77777777" w:rsidR="00593869" w:rsidRPr="00BB1E56" w:rsidRDefault="00593869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BB1E56">
              <w:rPr>
                <w:rFonts w:ascii="Arial" w:hAnsi="Arial"/>
                <w:sz w:val="18"/>
                <w:lang w:val="fi-FI" w:eastAsia="fi-FI"/>
              </w:rPr>
              <w:t>CA_41C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DC67" w14:textId="77777777" w:rsidR="00593869" w:rsidRPr="00593869" w:rsidRDefault="00593869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593869">
              <w:rPr>
                <w:rFonts w:ascii="Arial" w:hAnsi="Arial"/>
                <w:sz w:val="18"/>
                <w:lang w:val="en-US" w:eastAsia="fi-FI"/>
              </w:rPr>
              <w:t>n257A</w:t>
            </w:r>
          </w:p>
        </w:tc>
      </w:tr>
      <w:tr w:rsidR="00E52C68" w:rsidRPr="00BB1E56" w14:paraId="1FC1FC7C" w14:textId="77777777" w:rsidTr="006D4388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1D672A4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DC_42A_n257A</w:t>
            </w:r>
          </w:p>
          <w:p w14:paraId="7AF8E8B9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ja-JP"/>
              </w:rPr>
            </w:pPr>
            <w:r w:rsidRPr="000D6BF4">
              <w:rPr>
                <w:rFonts w:ascii="Arial" w:eastAsia="MS Mincho" w:hAnsi="Arial"/>
                <w:sz w:val="18"/>
                <w:lang w:val="en-US" w:eastAsia="ja-JP"/>
              </w:rPr>
              <w:t>DC_42C_n257A</w:t>
            </w:r>
          </w:p>
          <w:p w14:paraId="3A04F7AB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DC_42A_n257D</w:t>
            </w:r>
          </w:p>
          <w:p w14:paraId="6B9E3BB4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DC_42A_n257E</w:t>
            </w:r>
          </w:p>
          <w:p w14:paraId="30654767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DC_42A_n257F</w:t>
            </w:r>
          </w:p>
        </w:tc>
        <w:tc>
          <w:tcPr>
            <w:tcW w:w="0" w:type="auto"/>
            <w:vAlign w:val="center"/>
          </w:tcPr>
          <w:p w14:paraId="3870FA2F" w14:textId="77777777" w:rsidR="00E52C68" w:rsidRPr="00BB1E56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BB1E56">
              <w:rPr>
                <w:rFonts w:ascii="Arial" w:hAnsi="Arial"/>
                <w:sz w:val="18"/>
                <w:lang w:val="fi-FI" w:eastAsia="fi-FI"/>
              </w:rPr>
              <w:t>DC_42A_n257A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3AA6A7" w14:textId="77777777" w:rsidR="00E52C68" w:rsidRPr="00BB1E56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BB1E56">
              <w:rPr>
                <w:rFonts w:ascii="Arial" w:hAnsi="Arial"/>
                <w:sz w:val="18"/>
                <w:lang w:val="fi-FI" w:eastAsia="fi-FI"/>
              </w:rPr>
              <w:t>42A</w:t>
            </w:r>
          </w:p>
          <w:p w14:paraId="22183CBF" w14:textId="77777777" w:rsidR="00E52C68" w:rsidRPr="00BB1E56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BB1E56">
              <w:rPr>
                <w:rFonts w:ascii="Arial" w:hAnsi="Arial"/>
                <w:sz w:val="18"/>
                <w:lang w:val="fi-FI" w:eastAsia="fi-FI"/>
              </w:rPr>
              <w:t>CA_42C</w:t>
            </w:r>
          </w:p>
          <w:p w14:paraId="16DF2A54" w14:textId="77777777" w:rsidR="00E52C68" w:rsidRPr="00BB1E56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BB1E56">
              <w:rPr>
                <w:rFonts w:ascii="Arial" w:hAnsi="Arial"/>
                <w:sz w:val="18"/>
                <w:lang w:val="fi-FI" w:eastAsia="fi-FI"/>
              </w:rPr>
              <w:t>42A</w:t>
            </w:r>
          </w:p>
          <w:p w14:paraId="0A67A22C" w14:textId="77777777" w:rsidR="00E52C68" w:rsidRPr="00BB1E56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BB1E56">
              <w:rPr>
                <w:rFonts w:ascii="Arial" w:hAnsi="Arial"/>
                <w:sz w:val="18"/>
                <w:lang w:val="fi-FI" w:eastAsia="fi-FI"/>
              </w:rPr>
              <w:t>42A</w:t>
            </w:r>
          </w:p>
          <w:p w14:paraId="44C53AAA" w14:textId="77777777" w:rsidR="00E52C68" w:rsidRPr="00BB1E56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BB1E56">
              <w:rPr>
                <w:rFonts w:ascii="Arial" w:hAnsi="Arial"/>
                <w:sz w:val="18"/>
                <w:lang w:val="fi-FI" w:eastAsia="fi-FI"/>
              </w:rPr>
              <w:t>42A</w:t>
            </w:r>
          </w:p>
        </w:tc>
        <w:tc>
          <w:tcPr>
            <w:tcW w:w="0" w:type="auto"/>
            <w:vAlign w:val="center"/>
          </w:tcPr>
          <w:p w14:paraId="5D686CF0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n257A</w:t>
            </w:r>
          </w:p>
          <w:p w14:paraId="0A282395" w14:textId="77777777" w:rsidR="00E52C68" w:rsidRPr="000D6BF4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 w:rsidRPr="000D6BF4">
              <w:rPr>
                <w:rFonts w:ascii="Arial" w:hAnsi="Arial"/>
                <w:sz w:val="18"/>
                <w:lang w:val="en-US" w:eastAsia="fi-FI"/>
              </w:rPr>
              <w:t>n257A</w:t>
            </w:r>
          </w:p>
          <w:p w14:paraId="40E9D04A" w14:textId="77777777" w:rsidR="00E52C68" w:rsidRPr="00BB1E56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BB1E56">
              <w:rPr>
                <w:rFonts w:ascii="Arial" w:hAnsi="Arial"/>
                <w:noProof/>
                <w:sz w:val="18"/>
                <w:lang w:eastAsia="zh-CN"/>
              </w:rPr>
              <w:t>CA_n257D</w:t>
            </w:r>
          </w:p>
          <w:p w14:paraId="64E87375" w14:textId="77777777" w:rsidR="00E52C68" w:rsidRPr="00BB1E56" w:rsidRDefault="00E52C68" w:rsidP="006D438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BB1E56">
              <w:rPr>
                <w:rFonts w:ascii="Arial" w:hAnsi="Arial"/>
                <w:noProof/>
                <w:sz w:val="18"/>
                <w:lang w:eastAsia="zh-CN"/>
              </w:rPr>
              <w:t>CA_n257E</w:t>
            </w:r>
          </w:p>
          <w:p w14:paraId="44A241C5" w14:textId="77777777" w:rsidR="00E52C68" w:rsidRPr="00BB1E56" w:rsidRDefault="00E52C68" w:rsidP="006D4388">
            <w:pPr>
              <w:keepNext/>
              <w:keepLines/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 w:rsidRPr="00BB1E56">
              <w:rPr>
                <w:rFonts w:ascii="Arial" w:hAnsi="Arial"/>
                <w:noProof/>
                <w:sz w:val="18"/>
                <w:lang w:eastAsia="zh-CN"/>
              </w:rPr>
              <w:t>CA_n257F</w:t>
            </w:r>
          </w:p>
        </w:tc>
      </w:tr>
    </w:tbl>
    <w:p w14:paraId="1CB8D442" w14:textId="77777777" w:rsidR="00593869" w:rsidRDefault="00593869" w:rsidP="00E41B22">
      <w:pPr>
        <w:tabs>
          <w:tab w:val="left" w:pos="6888"/>
        </w:tabs>
      </w:pPr>
    </w:p>
    <w:p w14:paraId="69D8EB52" w14:textId="4612C7E0" w:rsidR="001A6B96" w:rsidRDefault="001A6B96" w:rsidP="00E41B22">
      <w:pPr>
        <w:tabs>
          <w:tab w:val="left" w:pos="6888"/>
        </w:tabs>
      </w:pPr>
    </w:p>
    <w:p w14:paraId="598AAB20" w14:textId="71CA4A86" w:rsidR="001A6B96" w:rsidRDefault="001A6B96" w:rsidP="00E41B22">
      <w:pPr>
        <w:tabs>
          <w:tab w:val="left" w:pos="6888"/>
        </w:tabs>
      </w:pPr>
      <w:r>
        <w:t xml:space="preserve">From NR-DC clause we can find another approach for compression where number of rows is not compressed but uplink NR DC configurations are merged, see Table </w:t>
      </w:r>
      <w:r w:rsidRPr="00BB1E56">
        <w:t>5.5</w:t>
      </w:r>
      <w:r w:rsidRPr="00BB1E56">
        <w:rPr>
          <w:rFonts w:hint="eastAsia"/>
          <w:lang w:val="en-US" w:eastAsia="zh-CN"/>
        </w:rPr>
        <w:t>B</w:t>
      </w:r>
      <w:r w:rsidRPr="00BB1E56">
        <w:rPr>
          <w:lang w:val="en-US" w:eastAsia="zh-CN"/>
        </w:rPr>
        <w:t>.</w:t>
      </w:r>
      <w:r w:rsidRPr="00BB1E56">
        <w:rPr>
          <w:rFonts w:hint="eastAsia"/>
          <w:lang w:val="en-US" w:eastAsia="zh-CN"/>
        </w:rPr>
        <w:t>7</w:t>
      </w:r>
      <w:r w:rsidRPr="00BB1E56">
        <w:t>-1</w:t>
      </w:r>
      <w:r>
        <w:t>.</w:t>
      </w:r>
    </w:p>
    <w:p w14:paraId="1EF4A9D0" w14:textId="2D50A741" w:rsidR="001A6B96" w:rsidRPr="00BB1E56" w:rsidRDefault="001A6B96" w:rsidP="001A6B96">
      <w:pPr>
        <w:pStyle w:val="TH"/>
      </w:pPr>
      <w:r w:rsidRPr="00BB1E56">
        <w:t>Table 5.5</w:t>
      </w:r>
      <w:r w:rsidRPr="00BB1E56">
        <w:rPr>
          <w:rFonts w:hint="eastAsia"/>
          <w:lang w:val="en-US" w:eastAsia="zh-CN"/>
        </w:rPr>
        <w:t>B</w:t>
      </w:r>
      <w:r w:rsidRPr="00BB1E56">
        <w:rPr>
          <w:lang w:val="en-US" w:eastAsia="zh-CN"/>
        </w:rPr>
        <w:t>.</w:t>
      </w:r>
      <w:r w:rsidRPr="00BB1E56">
        <w:rPr>
          <w:rFonts w:hint="eastAsia"/>
          <w:lang w:val="en-US" w:eastAsia="zh-CN"/>
        </w:rPr>
        <w:t>7</w:t>
      </w:r>
      <w:r w:rsidRPr="00BB1E56">
        <w:t>-1</w:t>
      </w:r>
      <w:r>
        <w:t xml:space="preserve">: </w:t>
      </w:r>
      <w:r w:rsidRPr="00BB1E56">
        <w:t xml:space="preserve">Inter-band </w:t>
      </w:r>
      <w:r w:rsidRPr="00BB1E56">
        <w:rPr>
          <w:rFonts w:hint="eastAsia"/>
          <w:lang w:val="en-US" w:eastAsia="zh-CN"/>
        </w:rPr>
        <w:t>NR-DC</w:t>
      </w:r>
      <w:r w:rsidRPr="00BB1E56">
        <w:t xml:space="preserve"> configurations between FR1 and FR2 (two bands)</w:t>
      </w:r>
    </w:p>
    <w:tbl>
      <w:tblPr>
        <w:tblW w:w="9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5"/>
        <w:gridCol w:w="2309"/>
        <w:gridCol w:w="2697"/>
        <w:gridCol w:w="2404"/>
      </w:tblGrid>
      <w:tr w:rsidR="001A6B96" w:rsidRPr="00BB1E56" w14:paraId="024FD406" w14:textId="77777777" w:rsidTr="006D4388">
        <w:trPr>
          <w:trHeight w:val="47"/>
          <w:jc w:val="center"/>
        </w:trPr>
        <w:tc>
          <w:tcPr>
            <w:tcW w:w="2405" w:type="dxa"/>
            <w:vAlign w:val="center"/>
          </w:tcPr>
          <w:p w14:paraId="2B234756" w14:textId="77777777" w:rsidR="001A6B96" w:rsidRPr="00BB1E56" w:rsidRDefault="001A6B96" w:rsidP="006D4388">
            <w:pPr>
              <w:pStyle w:val="TAH"/>
              <w:rPr>
                <w:lang w:val="en-US" w:eastAsia="fi-FI"/>
              </w:rPr>
            </w:pPr>
            <w:r w:rsidRPr="00BB1E56">
              <w:rPr>
                <w:rFonts w:hint="eastAsia"/>
                <w:lang w:val="en-US" w:eastAsia="zh-CN"/>
              </w:rPr>
              <w:t xml:space="preserve">Downlink </w:t>
            </w:r>
            <w:r w:rsidRPr="00BB1E56">
              <w:rPr>
                <w:lang w:val="en-US" w:eastAsia="zh-CN"/>
              </w:rPr>
              <w:t xml:space="preserve">NR </w:t>
            </w:r>
            <w:r w:rsidRPr="00BB1E56">
              <w:rPr>
                <w:rFonts w:hint="eastAsia"/>
                <w:lang w:val="en-US" w:eastAsia="zh-CN"/>
              </w:rPr>
              <w:t>DC</w:t>
            </w:r>
          </w:p>
          <w:p w14:paraId="03747F9E" w14:textId="77777777" w:rsidR="001A6B96" w:rsidRPr="00BB1E56" w:rsidRDefault="001A6B96" w:rsidP="006D4388">
            <w:pPr>
              <w:pStyle w:val="TAH"/>
              <w:rPr>
                <w:lang w:val="en-US" w:eastAsia="fi-FI"/>
              </w:rPr>
            </w:pPr>
            <w:r w:rsidRPr="00BB1E56">
              <w:rPr>
                <w:lang w:val="en-US" w:eastAsia="fi-FI"/>
              </w:rPr>
              <w:t>configuration</w:t>
            </w:r>
          </w:p>
        </w:tc>
        <w:tc>
          <w:tcPr>
            <w:tcW w:w="2309" w:type="dxa"/>
            <w:vAlign w:val="center"/>
          </w:tcPr>
          <w:p w14:paraId="27508DEB" w14:textId="77777777" w:rsidR="001A6B96" w:rsidRPr="00BB1E56" w:rsidRDefault="001A6B96" w:rsidP="006D4388">
            <w:pPr>
              <w:pStyle w:val="TAH"/>
              <w:rPr>
                <w:lang w:val="en-US" w:eastAsia="fi-FI"/>
              </w:rPr>
            </w:pPr>
            <w:r w:rsidRPr="00BB1E56">
              <w:rPr>
                <w:lang w:val="en-US" w:eastAsia="fi-FI"/>
              </w:rPr>
              <w:t xml:space="preserve">Uplink </w:t>
            </w:r>
            <w:r w:rsidRPr="00BB1E56">
              <w:rPr>
                <w:lang w:val="en-US" w:eastAsia="zh-CN"/>
              </w:rPr>
              <w:t xml:space="preserve">NR </w:t>
            </w:r>
            <w:r w:rsidRPr="00BB1E56">
              <w:rPr>
                <w:rFonts w:hint="eastAsia"/>
                <w:lang w:val="en-US" w:eastAsia="zh-CN"/>
              </w:rPr>
              <w:t>DC</w:t>
            </w:r>
          </w:p>
          <w:p w14:paraId="586128B7" w14:textId="77777777" w:rsidR="001A6B96" w:rsidRPr="00BB1E56" w:rsidRDefault="001A6B96" w:rsidP="006D4388">
            <w:pPr>
              <w:pStyle w:val="TAH"/>
              <w:rPr>
                <w:lang w:eastAsia="fi-FI"/>
              </w:rPr>
            </w:pPr>
            <w:r w:rsidRPr="00BB1E56">
              <w:rPr>
                <w:lang w:val="en-US" w:eastAsia="fi-FI"/>
              </w:rPr>
              <w:t>configuration</w:t>
            </w:r>
          </w:p>
        </w:tc>
        <w:tc>
          <w:tcPr>
            <w:tcW w:w="2697" w:type="dxa"/>
            <w:vAlign w:val="center"/>
          </w:tcPr>
          <w:p w14:paraId="2263E51A" w14:textId="77777777" w:rsidR="001A6B96" w:rsidRPr="00BB1E56" w:rsidRDefault="001A6B96" w:rsidP="006D4388">
            <w:pPr>
              <w:pStyle w:val="TAH"/>
              <w:rPr>
                <w:lang w:val="en-US" w:eastAsia="fi-FI"/>
              </w:rPr>
            </w:pPr>
            <w:r w:rsidRPr="00BB1E56">
              <w:rPr>
                <w:lang w:val="en-US" w:eastAsia="zh-CN"/>
              </w:rPr>
              <w:t>NR</w:t>
            </w:r>
            <w:r w:rsidRPr="00BB1E56">
              <w:rPr>
                <w:lang w:eastAsia="fi-FI"/>
              </w:rPr>
              <w:t xml:space="preserve"> configuration</w:t>
            </w:r>
            <w:r w:rsidRPr="00BB1E56">
              <w:rPr>
                <w:lang w:val="en-US" w:eastAsia="zh-CN"/>
              </w:rPr>
              <w:t xml:space="preserve"> for FR1</w:t>
            </w:r>
          </w:p>
        </w:tc>
        <w:tc>
          <w:tcPr>
            <w:tcW w:w="2404" w:type="dxa"/>
            <w:vAlign w:val="center"/>
          </w:tcPr>
          <w:p w14:paraId="6D58CA25" w14:textId="77777777" w:rsidR="001A6B96" w:rsidRPr="00BB1E56" w:rsidRDefault="001A6B96" w:rsidP="006D4388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 w:rsidRPr="00BB1E56">
              <w:rPr>
                <w:lang w:eastAsia="fi-FI"/>
              </w:rPr>
              <w:t>NR configuration</w:t>
            </w:r>
            <w:r w:rsidRPr="00BB1E56">
              <w:rPr>
                <w:lang w:val="en-US" w:eastAsia="zh-CN"/>
              </w:rPr>
              <w:t xml:space="preserve"> for FR2</w:t>
            </w:r>
          </w:p>
        </w:tc>
      </w:tr>
      <w:tr w:rsidR="001A6B96" w:rsidRPr="00BB1E56" w14:paraId="2B7A94A3" w14:textId="77777777" w:rsidTr="006D4388">
        <w:trPr>
          <w:trHeight w:val="288"/>
          <w:jc w:val="center"/>
        </w:trPr>
        <w:tc>
          <w:tcPr>
            <w:tcW w:w="2405" w:type="dxa"/>
            <w:vAlign w:val="center"/>
          </w:tcPr>
          <w:p w14:paraId="4B8590EB" w14:textId="77777777" w:rsidR="001A6B96" w:rsidRPr="00BB1E56" w:rsidRDefault="001A6B96" w:rsidP="006D4388">
            <w:pPr>
              <w:pStyle w:val="TAC"/>
              <w:rPr>
                <w:lang w:val="fi-FI" w:eastAsia="fi-FI"/>
              </w:rPr>
            </w:pPr>
            <w:r w:rsidRPr="00BB1E56">
              <w:rPr>
                <w:rFonts w:hint="eastAsia"/>
                <w:lang w:eastAsia="zh-CN"/>
              </w:rPr>
              <w:t>DC</w:t>
            </w:r>
            <w:r w:rsidRPr="00BB1E56">
              <w:t>_n77A-n257A</w:t>
            </w:r>
          </w:p>
        </w:tc>
        <w:tc>
          <w:tcPr>
            <w:tcW w:w="2309" w:type="dxa"/>
            <w:vMerge w:val="restart"/>
            <w:vAlign w:val="center"/>
          </w:tcPr>
          <w:p w14:paraId="5E155DB0" w14:textId="77777777" w:rsidR="001A6B96" w:rsidRPr="00BB1E56" w:rsidRDefault="001A6B96" w:rsidP="006D4388">
            <w:pPr>
              <w:pStyle w:val="TAC"/>
              <w:rPr>
                <w:lang w:eastAsia="zh-CN"/>
              </w:rPr>
            </w:pPr>
            <w:r w:rsidRPr="00BB1E56">
              <w:rPr>
                <w:rFonts w:hint="eastAsia"/>
                <w:lang w:eastAsia="zh-CN"/>
              </w:rPr>
              <w:t>DC</w:t>
            </w:r>
            <w:r w:rsidRPr="00BB1E56">
              <w:t>_n77A-n257A</w:t>
            </w:r>
          </w:p>
        </w:tc>
        <w:tc>
          <w:tcPr>
            <w:tcW w:w="2697" w:type="dxa"/>
            <w:vAlign w:val="center"/>
          </w:tcPr>
          <w:p w14:paraId="74B8235E" w14:textId="77777777" w:rsidR="001A6B96" w:rsidRPr="00BB1E56" w:rsidRDefault="001A6B96" w:rsidP="006D438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BB1E56">
              <w:rPr>
                <w:rFonts w:cs="Arial"/>
                <w:szCs w:val="18"/>
                <w:lang w:val="en-US" w:eastAsia="zh-CN"/>
              </w:rPr>
              <w:t>n77A</w:t>
            </w:r>
          </w:p>
        </w:tc>
        <w:tc>
          <w:tcPr>
            <w:tcW w:w="2404" w:type="dxa"/>
            <w:vAlign w:val="center"/>
          </w:tcPr>
          <w:p w14:paraId="5731C5B5" w14:textId="77777777" w:rsidR="001A6B96" w:rsidRPr="00BB1E56" w:rsidRDefault="001A6B96" w:rsidP="006D438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BB1E56">
              <w:rPr>
                <w:rFonts w:cs="Arial"/>
                <w:szCs w:val="18"/>
                <w:lang w:val="en-US" w:eastAsia="zh-CN"/>
              </w:rPr>
              <w:t>n257A</w:t>
            </w:r>
          </w:p>
        </w:tc>
      </w:tr>
      <w:tr w:rsidR="001A6B96" w:rsidRPr="00BB1E56" w14:paraId="4C6CE930" w14:textId="77777777" w:rsidTr="006D4388">
        <w:trPr>
          <w:trHeight w:val="288"/>
          <w:jc w:val="center"/>
        </w:trPr>
        <w:tc>
          <w:tcPr>
            <w:tcW w:w="2405" w:type="dxa"/>
            <w:vAlign w:val="center"/>
          </w:tcPr>
          <w:p w14:paraId="18A4E990" w14:textId="77777777" w:rsidR="001A6B96" w:rsidRPr="00BB1E56" w:rsidRDefault="001A6B96" w:rsidP="006D4388">
            <w:pPr>
              <w:pStyle w:val="TAC"/>
              <w:rPr>
                <w:lang w:val="fi-FI" w:eastAsia="fi-FI"/>
              </w:rPr>
            </w:pPr>
            <w:r w:rsidRPr="00BB1E56">
              <w:rPr>
                <w:rFonts w:hint="eastAsia"/>
                <w:lang w:eastAsia="zh-CN"/>
              </w:rPr>
              <w:t>DC</w:t>
            </w:r>
            <w:r w:rsidRPr="00BB1E56">
              <w:t>_n77A-n257</w:t>
            </w:r>
            <w:r w:rsidRPr="00BB1E56">
              <w:rPr>
                <w:lang w:val="en-US" w:eastAsia="zh-CN"/>
              </w:rPr>
              <w:t>D</w:t>
            </w:r>
          </w:p>
        </w:tc>
        <w:tc>
          <w:tcPr>
            <w:tcW w:w="2309" w:type="dxa"/>
            <w:vMerge/>
            <w:vAlign w:val="center"/>
          </w:tcPr>
          <w:p w14:paraId="09A10392" w14:textId="77777777" w:rsidR="001A6B96" w:rsidRPr="00BB1E56" w:rsidRDefault="001A6B96" w:rsidP="006D4388">
            <w:pPr>
              <w:pStyle w:val="TAC"/>
              <w:rPr>
                <w:lang w:val="fi-FI" w:eastAsia="fi-FI"/>
              </w:rPr>
            </w:pPr>
          </w:p>
        </w:tc>
        <w:tc>
          <w:tcPr>
            <w:tcW w:w="2697" w:type="dxa"/>
            <w:vAlign w:val="center"/>
          </w:tcPr>
          <w:p w14:paraId="0112ABBE" w14:textId="77777777" w:rsidR="001A6B96" w:rsidRPr="00BB1E56" w:rsidRDefault="001A6B96" w:rsidP="006D438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BB1E56">
              <w:rPr>
                <w:rFonts w:cs="Arial"/>
                <w:szCs w:val="18"/>
                <w:lang w:val="en-US" w:eastAsia="zh-CN"/>
              </w:rPr>
              <w:t>n77A</w:t>
            </w:r>
          </w:p>
        </w:tc>
        <w:tc>
          <w:tcPr>
            <w:tcW w:w="2404" w:type="dxa"/>
            <w:vAlign w:val="center"/>
          </w:tcPr>
          <w:p w14:paraId="4453583D" w14:textId="77777777" w:rsidR="001A6B96" w:rsidRPr="00BB1E56" w:rsidRDefault="001A6B96" w:rsidP="006D438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BB1E56">
              <w:rPr>
                <w:rFonts w:cs="Arial"/>
                <w:szCs w:val="18"/>
                <w:lang w:val="en-US" w:eastAsia="zh-CN"/>
              </w:rPr>
              <w:t>CA_n257D</w:t>
            </w:r>
          </w:p>
        </w:tc>
      </w:tr>
      <w:tr w:rsidR="001A6B96" w:rsidRPr="00BB1E56" w14:paraId="70B5B975" w14:textId="77777777" w:rsidTr="006D4388">
        <w:trPr>
          <w:trHeight w:val="288"/>
          <w:jc w:val="center"/>
        </w:trPr>
        <w:tc>
          <w:tcPr>
            <w:tcW w:w="2405" w:type="dxa"/>
            <w:vAlign w:val="center"/>
          </w:tcPr>
          <w:p w14:paraId="093AB141" w14:textId="77777777" w:rsidR="001A6B96" w:rsidRPr="00BB1E56" w:rsidRDefault="001A6B96" w:rsidP="006D4388">
            <w:pPr>
              <w:pStyle w:val="TAC"/>
              <w:rPr>
                <w:lang w:val="fi-FI" w:eastAsia="fi-FI"/>
              </w:rPr>
            </w:pPr>
            <w:r w:rsidRPr="00BB1E56">
              <w:rPr>
                <w:rFonts w:hint="eastAsia"/>
                <w:lang w:eastAsia="zh-CN"/>
              </w:rPr>
              <w:t>DC</w:t>
            </w:r>
            <w:r w:rsidRPr="00BB1E56">
              <w:t>_n77A-n257</w:t>
            </w:r>
            <w:r w:rsidRPr="00BB1E56">
              <w:rPr>
                <w:lang w:val="en-US" w:eastAsia="zh-CN"/>
              </w:rPr>
              <w:t>E</w:t>
            </w:r>
          </w:p>
        </w:tc>
        <w:tc>
          <w:tcPr>
            <w:tcW w:w="2309" w:type="dxa"/>
            <w:vMerge/>
            <w:vAlign w:val="center"/>
          </w:tcPr>
          <w:p w14:paraId="2BAEC3C9" w14:textId="77777777" w:rsidR="001A6B96" w:rsidRPr="00BB1E56" w:rsidRDefault="001A6B96" w:rsidP="006D4388">
            <w:pPr>
              <w:pStyle w:val="TAC"/>
              <w:rPr>
                <w:lang w:val="fi-FI" w:eastAsia="fi-FI"/>
              </w:rPr>
            </w:pPr>
          </w:p>
        </w:tc>
        <w:tc>
          <w:tcPr>
            <w:tcW w:w="2697" w:type="dxa"/>
            <w:vAlign w:val="center"/>
          </w:tcPr>
          <w:p w14:paraId="6A99C032" w14:textId="77777777" w:rsidR="001A6B96" w:rsidRPr="00BB1E56" w:rsidRDefault="001A6B96" w:rsidP="006D438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BB1E56">
              <w:rPr>
                <w:rFonts w:cs="Arial"/>
                <w:szCs w:val="18"/>
                <w:lang w:val="en-US" w:eastAsia="zh-CN"/>
              </w:rPr>
              <w:t>n77A</w:t>
            </w:r>
          </w:p>
        </w:tc>
        <w:tc>
          <w:tcPr>
            <w:tcW w:w="2404" w:type="dxa"/>
            <w:vAlign w:val="center"/>
          </w:tcPr>
          <w:p w14:paraId="276F37A0" w14:textId="77777777" w:rsidR="001A6B96" w:rsidRPr="00BB1E56" w:rsidRDefault="001A6B96" w:rsidP="006D438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BB1E56">
              <w:rPr>
                <w:rFonts w:cs="Arial"/>
                <w:szCs w:val="18"/>
                <w:lang w:val="en-US" w:eastAsia="zh-CN"/>
              </w:rPr>
              <w:t>CA_n257E</w:t>
            </w:r>
          </w:p>
        </w:tc>
      </w:tr>
      <w:tr w:rsidR="001A6B96" w:rsidRPr="00BB1E56" w14:paraId="753341B9" w14:textId="77777777" w:rsidTr="006D4388">
        <w:trPr>
          <w:trHeight w:val="288"/>
          <w:jc w:val="center"/>
        </w:trPr>
        <w:tc>
          <w:tcPr>
            <w:tcW w:w="2405" w:type="dxa"/>
            <w:vAlign w:val="center"/>
          </w:tcPr>
          <w:p w14:paraId="0698B086" w14:textId="77777777" w:rsidR="001A6B96" w:rsidRPr="00BB1E56" w:rsidRDefault="001A6B96" w:rsidP="006D4388">
            <w:pPr>
              <w:pStyle w:val="TAC"/>
            </w:pPr>
            <w:r w:rsidRPr="00BB1E56">
              <w:rPr>
                <w:rFonts w:hint="eastAsia"/>
                <w:lang w:eastAsia="zh-CN"/>
              </w:rPr>
              <w:t>DC</w:t>
            </w:r>
            <w:r w:rsidRPr="00BB1E56">
              <w:t>_n77A-n257</w:t>
            </w:r>
            <w:r w:rsidRPr="00BB1E56">
              <w:rPr>
                <w:lang w:val="en-US" w:eastAsia="zh-CN"/>
              </w:rPr>
              <w:t>F</w:t>
            </w:r>
          </w:p>
        </w:tc>
        <w:tc>
          <w:tcPr>
            <w:tcW w:w="2309" w:type="dxa"/>
            <w:vMerge/>
            <w:vAlign w:val="center"/>
          </w:tcPr>
          <w:p w14:paraId="2AB8B143" w14:textId="77777777" w:rsidR="001A6B96" w:rsidRPr="00BB1E56" w:rsidRDefault="001A6B96" w:rsidP="006D4388">
            <w:pPr>
              <w:pStyle w:val="TAC"/>
            </w:pPr>
          </w:p>
        </w:tc>
        <w:tc>
          <w:tcPr>
            <w:tcW w:w="2697" w:type="dxa"/>
            <w:vAlign w:val="center"/>
          </w:tcPr>
          <w:p w14:paraId="0A75341B" w14:textId="77777777" w:rsidR="001A6B96" w:rsidRPr="00BB1E56" w:rsidRDefault="001A6B96" w:rsidP="006D438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BB1E56">
              <w:rPr>
                <w:rFonts w:cs="Arial"/>
                <w:szCs w:val="18"/>
                <w:lang w:val="en-US" w:eastAsia="zh-CN"/>
              </w:rPr>
              <w:t>n77A</w:t>
            </w:r>
          </w:p>
        </w:tc>
        <w:tc>
          <w:tcPr>
            <w:tcW w:w="2404" w:type="dxa"/>
            <w:vAlign w:val="center"/>
          </w:tcPr>
          <w:p w14:paraId="4D5C9E57" w14:textId="77777777" w:rsidR="001A6B96" w:rsidRPr="00BB1E56" w:rsidRDefault="001A6B96" w:rsidP="006D438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BB1E56">
              <w:rPr>
                <w:rFonts w:cs="Arial"/>
                <w:szCs w:val="18"/>
                <w:lang w:val="en-US" w:eastAsia="zh-CN"/>
              </w:rPr>
              <w:t>CA_n257F</w:t>
            </w:r>
          </w:p>
        </w:tc>
      </w:tr>
      <w:tr w:rsidR="001A6B96" w:rsidRPr="00BB1E56" w14:paraId="476A1062" w14:textId="77777777" w:rsidTr="006D4388">
        <w:trPr>
          <w:trHeight w:val="288"/>
          <w:jc w:val="center"/>
        </w:trPr>
        <w:tc>
          <w:tcPr>
            <w:tcW w:w="2405" w:type="dxa"/>
            <w:vAlign w:val="center"/>
          </w:tcPr>
          <w:p w14:paraId="4A6D5968" w14:textId="77777777" w:rsidR="001A6B96" w:rsidRPr="00BB1E56" w:rsidRDefault="001A6B96" w:rsidP="006D4388">
            <w:pPr>
              <w:pStyle w:val="TAC"/>
              <w:rPr>
                <w:lang w:eastAsia="zh-CN"/>
              </w:rPr>
            </w:pPr>
            <w:r w:rsidRPr="00BB1E56">
              <w:rPr>
                <w:rFonts w:hint="eastAsia"/>
                <w:lang w:eastAsia="zh-CN"/>
              </w:rPr>
              <w:t>DC</w:t>
            </w:r>
            <w:r w:rsidRPr="00BB1E56">
              <w:t>_n77A-n257</w:t>
            </w:r>
            <w:r w:rsidRPr="00BB1E56"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2309" w:type="dxa"/>
            <w:vMerge/>
            <w:vAlign w:val="center"/>
          </w:tcPr>
          <w:p w14:paraId="600BC6B7" w14:textId="77777777" w:rsidR="001A6B96" w:rsidRPr="00BB1E56" w:rsidRDefault="001A6B96" w:rsidP="006D4388">
            <w:pPr>
              <w:pStyle w:val="TAC"/>
            </w:pPr>
          </w:p>
        </w:tc>
        <w:tc>
          <w:tcPr>
            <w:tcW w:w="2697" w:type="dxa"/>
            <w:vAlign w:val="center"/>
          </w:tcPr>
          <w:p w14:paraId="3ED355D0" w14:textId="77777777" w:rsidR="001A6B96" w:rsidRPr="00BB1E56" w:rsidRDefault="001A6B96" w:rsidP="006D438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BB1E56">
              <w:rPr>
                <w:rFonts w:cs="Arial"/>
                <w:szCs w:val="18"/>
                <w:lang w:val="en-US" w:eastAsia="zh-CN"/>
              </w:rPr>
              <w:t>n77A</w:t>
            </w:r>
          </w:p>
        </w:tc>
        <w:tc>
          <w:tcPr>
            <w:tcW w:w="2404" w:type="dxa"/>
            <w:vAlign w:val="center"/>
          </w:tcPr>
          <w:p w14:paraId="4C8FE5A7" w14:textId="77777777" w:rsidR="001A6B96" w:rsidRPr="00BB1E56" w:rsidRDefault="001A6B96" w:rsidP="006D438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BB1E56">
              <w:rPr>
                <w:rFonts w:cs="Arial"/>
                <w:szCs w:val="18"/>
                <w:lang w:val="en-US" w:eastAsia="zh-CN"/>
              </w:rPr>
              <w:t>CA_n257</w:t>
            </w:r>
            <w:r w:rsidRPr="00BB1E56">
              <w:rPr>
                <w:rFonts w:cs="Arial" w:hint="eastAsia"/>
                <w:szCs w:val="18"/>
                <w:lang w:val="en-US" w:eastAsia="zh-CN"/>
              </w:rPr>
              <w:t>G</w:t>
            </w:r>
          </w:p>
        </w:tc>
      </w:tr>
      <w:tr w:rsidR="001A6B96" w:rsidRPr="00BB1E56" w14:paraId="09C7B6C3" w14:textId="77777777" w:rsidTr="006D4388">
        <w:trPr>
          <w:trHeight w:val="288"/>
          <w:jc w:val="center"/>
        </w:trPr>
        <w:tc>
          <w:tcPr>
            <w:tcW w:w="2405" w:type="dxa"/>
            <w:vAlign w:val="center"/>
          </w:tcPr>
          <w:p w14:paraId="4B035BD7" w14:textId="77777777" w:rsidR="001A6B96" w:rsidRPr="00BB1E56" w:rsidRDefault="001A6B96" w:rsidP="006D4388">
            <w:pPr>
              <w:pStyle w:val="TAC"/>
              <w:rPr>
                <w:lang w:eastAsia="zh-CN"/>
              </w:rPr>
            </w:pPr>
            <w:r w:rsidRPr="00BB1E56">
              <w:rPr>
                <w:rFonts w:hint="eastAsia"/>
                <w:lang w:eastAsia="zh-CN"/>
              </w:rPr>
              <w:t>DC</w:t>
            </w:r>
            <w:r w:rsidRPr="00BB1E56">
              <w:t>_n77A-n257</w:t>
            </w:r>
            <w:r w:rsidRPr="00BB1E56">
              <w:rPr>
                <w:rFonts w:hint="eastAsia"/>
                <w:lang w:val="en-US" w:eastAsia="zh-CN"/>
              </w:rPr>
              <w:t>H</w:t>
            </w:r>
          </w:p>
        </w:tc>
        <w:tc>
          <w:tcPr>
            <w:tcW w:w="2309" w:type="dxa"/>
            <w:vMerge/>
            <w:vAlign w:val="center"/>
          </w:tcPr>
          <w:p w14:paraId="5AE71195" w14:textId="77777777" w:rsidR="001A6B96" w:rsidRPr="00BB1E56" w:rsidRDefault="001A6B96" w:rsidP="006D4388">
            <w:pPr>
              <w:pStyle w:val="TAC"/>
            </w:pPr>
          </w:p>
        </w:tc>
        <w:tc>
          <w:tcPr>
            <w:tcW w:w="2697" w:type="dxa"/>
            <w:vAlign w:val="center"/>
          </w:tcPr>
          <w:p w14:paraId="6D9A7018" w14:textId="77777777" w:rsidR="001A6B96" w:rsidRPr="00BB1E56" w:rsidRDefault="001A6B96" w:rsidP="006D438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BB1E56">
              <w:rPr>
                <w:rFonts w:cs="Arial"/>
                <w:szCs w:val="18"/>
                <w:lang w:val="en-US" w:eastAsia="zh-CN"/>
              </w:rPr>
              <w:t>n77A</w:t>
            </w:r>
          </w:p>
        </w:tc>
        <w:tc>
          <w:tcPr>
            <w:tcW w:w="2404" w:type="dxa"/>
            <w:vAlign w:val="center"/>
          </w:tcPr>
          <w:p w14:paraId="58CB494B" w14:textId="77777777" w:rsidR="001A6B96" w:rsidRPr="00BB1E56" w:rsidRDefault="001A6B96" w:rsidP="006D438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BB1E56">
              <w:rPr>
                <w:rFonts w:cs="Arial"/>
                <w:szCs w:val="18"/>
                <w:lang w:val="en-US" w:eastAsia="zh-CN"/>
              </w:rPr>
              <w:t>CA_n257</w:t>
            </w:r>
            <w:r w:rsidRPr="00BB1E56">
              <w:rPr>
                <w:rFonts w:cs="Arial" w:hint="eastAsia"/>
                <w:szCs w:val="18"/>
                <w:lang w:val="en-US" w:eastAsia="zh-CN"/>
              </w:rPr>
              <w:t>H</w:t>
            </w:r>
          </w:p>
        </w:tc>
      </w:tr>
      <w:tr w:rsidR="001A6B96" w:rsidRPr="00BB1E56" w14:paraId="5CF0A810" w14:textId="77777777" w:rsidTr="006D4388">
        <w:trPr>
          <w:trHeight w:val="288"/>
          <w:jc w:val="center"/>
        </w:trPr>
        <w:tc>
          <w:tcPr>
            <w:tcW w:w="2405" w:type="dxa"/>
            <w:vAlign w:val="center"/>
          </w:tcPr>
          <w:p w14:paraId="4DBB1BA0" w14:textId="77777777" w:rsidR="001A6B96" w:rsidRPr="00BB1E56" w:rsidRDefault="001A6B96" w:rsidP="006D4388">
            <w:pPr>
              <w:pStyle w:val="TAC"/>
              <w:rPr>
                <w:lang w:eastAsia="zh-CN"/>
              </w:rPr>
            </w:pPr>
            <w:r w:rsidRPr="00BB1E56">
              <w:rPr>
                <w:rFonts w:hint="eastAsia"/>
                <w:lang w:eastAsia="zh-CN"/>
              </w:rPr>
              <w:t>DC</w:t>
            </w:r>
            <w:r w:rsidRPr="00BB1E56">
              <w:t>_n77A-n257</w:t>
            </w:r>
            <w:r w:rsidRPr="00BB1E56">
              <w:rPr>
                <w:rFonts w:hint="eastAsia"/>
                <w:lang w:val="en-US" w:eastAsia="zh-CN"/>
              </w:rPr>
              <w:t>I</w:t>
            </w:r>
          </w:p>
        </w:tc>
        <w:tc>
          <w:tcPr>
            <w:tcW w:w="2309" w:type="dxa"/>
            <w:vMerge/>
            <w:vAlign w:val="center"/>
          </w:tcPr>
          <w:p w14:paraId="1E1F993A" w14:textId="77777777" w:rsidR="001A6B96" w:rsidRPr="00BB1E56" w:rsidRDefault="001A6B96" w:rsidP="006D4388">
            <w:pPr>
              <w:pStyle w:val="TAC"/>
            </w:pPr>
          </w:p>
        </w:tc>
        <w:tc>
          <w:tcPr>
            <w:tcW w:w="2697" w:type="dxa"/>
            <w:vAlign w:val="center"/>
          </w:tcPr>
          <w:p w14:paraId="3D460037" w14:textId="77777777" w:rsidR="001A6B96" w:rsidRPr="00BB1E56" w:rsidRDefault="001A6B96" w:rsidP="006D438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BB1E56">
              <w:rPr>
                <w:rFonts w:cs="Arial"/>
                <w:szCs w:val="18"/>
                <w:lang w:val="en-US" w:eastAsia="zh-CN"/>
              </w:rPr>
              <w:t>n77A</w:t>
            </w:r>
          </w:p>
        </w:tc>
        <w:tc>
          <w:tcPr>
            <w:tcW w:w="2404" w:type="dxa"/>
            <w:vAlign w:val="center"/>
          </w:tcPr>
          <w:p w14:paraId="41831605" w14:textId="77777777" w:rsidR="001A6B96" w:rsidRPr="00BB1E56" w:rsidRDefault="001A6B96" w:rsidP="006D438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BB1E56">
              <w:rPr>
                <w:rFonts w:cs="Arial"/>
                <w:szCs w:val="18"/>
                <w:lang w:val="en-US" w:eastAsia="zh-CN"/>
              </w:rPr>
              <w:t>CA_n257</w:t>
            </w:r>
            <w:r w:rsidRPr="00BB1E56">
              <w:rPr>
                <w:rFonts w:cs="Arial" w:hint="eastAsia"/>
                <w:szCs w:val="18"/>
                <w:lang w:val="en-US" w:eastAsia="zh-CN"/>
              </w:rPr>
              <w:t>I</w:t>
            </w:r>
          </w:p>
        </w:tc>
      </w:tr>
      <w:tr w:rsidR="001A6B96" w:rsidRPr="00BB1E56" w14:paraId="4322F80C" w14:textId="77777777" w:rsidTr="006D4388">
        <w:trPr>
          <w:trHeight w:val="288"/>
          <w:jc w:val="center"/>
        </w:trPr>
        <w:tc>
          <w:tcPr>
            <w:tcW w:w="2405" w:type="dxa"/>
            <w:vAlign w:val="center"/>
          </w:tcPr>
          <w:p w14:paraId="176C5D62" w14:textId="77777777" w:rsidR="001A6B96" w:rsidRPr="00BB1E56" w:rsidRDefault="001A6B96" w:rsidP="006D4388">
            <w:pPr>
              <w:pStyle w:val="TAC"/>
              <w:rPr>
                <w:lang w:eastAsia="zh-CN"/>
              </w:rPr>
            </w:pPr>
            <w:r w:rsidRPr="00BB1E56">
              <w:rPr>
                <w:rFonts w:hint="eastAsia"/>
                <w:lang w:eastAsia="zh-CN"/>
              </w:rPr>
              <w:t>DC</w:t>
            </w:r>
            <w:r w:rsidRPr="00BB1E56">
              <w:t>_n77A-n257</w:t>
            </w:r>
            <w:r w:rsidRPr="00BB1E56">
              <w:rPr>
                <w:rFonts w:hint="eastAsia"/>
                <w:lang w:val="en-US" w:eastAsia="zh-CN"/>
              </w:rPr>
              <w:t>J</w:t>
            </w:r>
          </w:p>
        </w:tc>
        <w:tc>
          <w:tcPr>
            <w:tcW w:w="2309" w:type="dxa"/>
            <w:vMerge/>
            <w:vAlign w:val="center"/>
          </w:tcPr>
          <w:p w14:paraId="33473DD6" w14:textId="77777777" w:rsidR="001A6B96" w:rsidRPr="00BB1E56" w:rsidRDefault="001A6B96" w:rsidP="006D4388">
            <w:pPr>
              <w:pStyle w:val="TAC"/>
            </w:pPr>
          </w:p>
        </w:tc>
        <w:tc>
          <w:tcPr>
            <w:tcW w:w="2697" w:type="dxa"/>
            <w:vAlign w:val="center"/>
          </w:tcPr>
          <w:p w14:paraId="4F1C0E49" w14:textId="77777777" w:rsidR="001A6B96" w:rsidRPr="00BB1E56" w:rsidRDefault="001A6B96" w:rsidP="006D438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BB1E56">
              <w:rPr>
                <w:rFonts w:cs="Arial"/>
                <w:szCs w:val="18"/>
                <w:lang w:val="en-US" w:eastAsia="zh-CN"/>
              </w:rPr>
              <w:t>n77A</w:t>
            </w:r>
          </w:p>
        </w:tc>
        <w:tc>
          <w:tcPr>
            <w:tcW w:w="2404" w:type="dxa"/>
            <w:vAlign w:val="center"/>
          </w:tcPr>
          <w:p w14:paraId="025CF4AB" w14:textId="77777777" w:rsidR="001A6B96" w:rsidRPr="00BB1E56" w:rsidRDefault="001A6B96" w:rsidP="006D438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BB1E56">
              <w:rPr>
                <w:rFonts w:cs="Arial"/>
                <w:szCs w:val="18"/>
                <w:lang w:val="en-US" w:eastAsia="zh-CN"/>
              </w:rPr>
              <w:t>CA_n257</w:t>
            </w:r>
            <w:r w:rsidRPr="00BB1E56">
              <w:rPr>
                <w:rFonts w:cs="Arial" w:hint="eastAsia"/>
                <w:szCs w:val="18"/>
                <w:lang w:val="en-US" w:eastAsia="zh-CN"/>
              </w:rPr>
              <w:t>J</w:t>
            </w:r>
          </w:p>
        </w:tc>
      </w:tr>
      <w:tr w:rsidR="001A6B96" w:rsidRPr="00BB1E56" w14:paraId="7C774955" w14:textId="77777777" w:rsidTr="006D4388">
        <w:trPr>
          <w:trHeight w:val="288"/>
          <w:jc w:val="center"/>
        </w:trPr>
        <w:tc>
          <w:tcPr>
            <w:tcW w:w="2405" w:type="dxa"/>
            <w:vAlign w:val="center"/>
          </w:tcPr>
          <w:p w14:paraId="2F92B97B" w14:textId="77777777" w:rsidR="001A6B96" w:rsidRPr="00BB1E56" w:rsidRDefault="001A6B96" w:rsidP="006D4388">
            <w:pPr>
              <w:pStyle w:val="TAC"/>
              <w:rPr>
                <w:lang w:eastAsia="zh-CN"/>
              </w:rPr>
            </w:pPr>
            <w:r w:rsidRPr="00BB1E56">
              <w:rPr>
                <w:rFonts w:hint="eastAsia"/>
                <w:lang w:eastAsia="zh-CN"/>
              </w:rPr>
              <w:t>DC</w:t>
            </w:r>
            <w:r w:rsidRPr="00BB1E56">
              <w:t>_n77A-n257</w:t>
            </w:r>
            <w:r w:rsidRPr="00BB1E56">
              <w:rPr>
                <w:rFonts w:hint="eastAsia"/>
                <w:lang w:val="en-US" w:eastAsia="zh-CN"/>
              </w:rPr>
              <w:t>K</w:t>
            </w:r>
          </w:p>
        </w:tc>
        <w:tc>
          <w:tcPr>
            <w:tcW w:w="2309" w:type="dxa"/>
            <w:vMerge/>
            <w:vAlign w:val="center"/>
          </w:tcPr>
          <w:p w14:paraId="2AE27B5A" w14:textId="77777777" w:rsidR="001A6B96" w:rsidRPr="00BB1E56" w:rsidRDefault="001A6B96" w:rsidP="006D4388">
            <w:pPr>
              <w:pStyle w:val="TAC"/>
            </w:pPr>
          </w:p>
        </w:tc>
        <w:tc>
          <w:tcPr>
            <w:tcW w:w="2697" w:type="dxa"/>
            <w:vAlign w:val="center"/>
          </w:tcPr>
          <w:p w14:paraId="4DA2F31A" w14:textId="77777777" w:rsidR="001A6B96" w:rsidRPr="00BB1E56" w:rsidRDefault="001A6B96" w:rsidP="006D438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BB1E56">
              <w:rPr>
                <w:rFonts w:cs="Arial"/>
                <w:szCs w:val="18"/>
                <w:lang w:val="en-US" w:eastAsia="zh-CN"/>
              </w:rPr>
              <w:t>n77A</w:t>
            </w:r>
          </w:p>
        </w:tc>
        <w:tc>
          <w:tcPr>
            <w:tcW w:w="2404" w:type="dxa"/>
            <w:vAlign w:val="center"/>
          </w:tcPr>
          <w:p w14:paraId="7F550A41" w14:textId="77777777" w:rsidR="001A6B96" w:rsidRPr="00BB1E56" w:rsidRDefault="001A6B96" w:rsidP="006D438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BB1E56">
              <w:rPr>
                <w:rFonts w:cs="Arial"/>
                <w:szCs w:val="18"/>
                <w:lang w:val="en-US" w:eastAsia="zh-CN"/>
              </w:rPr>
              <w:t>CA_n257</w:t>
            </w:r>
            <w:r w:rsidRPr="00BB1E56">
              <w:rPr>
                <w:rFonts w:cs="Arial" w:hint="eastAsia"/>
                <w:szCs w:val="18"/>
                <w:lang w:val="en-US" w:eastAsia="zh-CN"/>
              </w:rPr>
              <w:t>K</w:t>
            </w:r>
          </w:p>
        </w:tc>
      </w:tr>
      <w:tr w:rsidR="001A6B96" w:rsidRPr="00BB1E56" w14:paraId="2561E522" w14:textId="77777777" w:rsidTr="006D4388">
        <w:trPr>
          <w:trHeight w:val="288"/>
          <w:jc w:val="center"/>
        </w:trPr>
        <w:tc>
          <w:tcPr>
            <w:tcW w:w="2405" w:type="dxa"/>
            <w:vAlign w:val="center"/>
          </w:tcPr>
          <w:p w14:paraId="07454D79" w14:textId="77777777" w:rsidR="001A6B96" w:rsidRPr="00BB1E56" w:rsidRDefault="001A6B96" w:rsidP="006D4388">
            <w:pPr>
              <w:pStyle w:val="TAC"/>
              <w:rPr>
                <w:lang w:eastAsia="zh-CN"/>
              </w:rPr>
            </w:pPr>
            <w:r w:rsidRPr="00BB1E56">
              <w:rPr>
                <w:rFonts w:hint="eastAsia"/>
                <w:lang w:eastAsia="zh-CN"/>
              </w:rPr>
              <w:t>DC</w:t>
            </w:r>
            <w:r w:rsidRPr="00BB1E56">
              <w:t>_n77A-n257</w:t>
            </w:r>
            <w:r w:rsidRPr="00BB1E56">
              <w:rPr>
                <w:rFonts w:hint="eastAsia"/>
                <w:lang w:val="en-US" w:eastAsia="zh-CN"/>
              </w:rPr>
              <w:t>L</w:t>
            </w:r>
          </w:p>
        </w:tc>
        <w:tc>
          <w:tcPr>
            <w:tcW w:w="2309" w:type="dxa"/>
            <w:vMerge/>
            <w:vAlign w:val="center"/>
          </w:tcPr>
          <w:p w14:paraId="08B9DDB9" w14:textId="77777777" w:rsidR="001A6B96" w:rsidRPr="00BB1E56" w:rsidRDefault="001A6B96" w:rsidP="006D4388">
            <w:pPr>
              <w:pStyle w:val="TAC"/>
            </w:pPr>
          </w:p>
        </w:tc>
        <w:tc>
          <w:tcPr>
            <w:tcW w:w="2697" w:type="dxa"/>
            <w:vAlign w:val="center"/>
          </w:tcPr>
          <w:p w14:paraId="5D7BAF9D" w14:textId="77777777" w:rsidR="001A6B96" w:rsidRPr="00BB1E56" w:rsidRDefault="001A6B96" w:rsidP="006D438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BB1E56">
              <w:rPr>
                <w:rFonts w:cs="Arial"/>
                <w:szCs w:val="18"/>
                <w:lang w:val="en-US" w:eastAsia="zh-CN"/>
              </w:rPr>
              <w:t>n77A</w:t>
            </w:r>
          </w:p>
        </w:tc>
        <w:tc>
          <w:tcPr>
            <w:tcW w:w="2404" w:type="dxa"/>
            <w:vAlign w:val="center"/>
          </w:tcPr>
          <w:p w14:paraId="6D0CF6B8" w14:textId="77777777" w:rsidR="001A6B96" w:rsidRPr="00BB1E56" w:rsidRDefault="001A6B96" w:rsidP="006D438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BB1E56">
              <w:rPr>
                <w:rFonts w:cs="Arial"/>
                <w:szCs w:val="18"/>
                <w:lang w:val="en-US" w:eastAsia="zh-CN"/>
              </w:rPr>
              <w:t>CA_n257</w:t>
            </w:r>
            <w:r w:rsidRPr="00BB1E56">
              <w:rPr>
                <w:rFonts w:cs="Arial" w:hint="eastAsia"/>
                <w:szCs w:val="18"/>
                <w:lang w:val="en-US" w:eastAsia="zh-CN"/>
              </w:rPr>
              <w:t>L</w:t>
            </w:r>
          </w:p>
        </w:tc>
      </w:tr>
      <w:tr w:rsidR="001A6B96" w:rsidRPr="00BB1E56" w14:paraId="50B15EFD" w14:textId="77777777" w:rsidTr="006D4388">
        <w:trPr>
          <w:trHeight w:val="288"/>
          <w:jc w:val="center"/>
        </w:trPr>
        <w:tc>
          <w:tcPr>
            <w:tcW w:w="2405" w:type="dxa"/>
            <w:vAlign w:val="center"/>
          </w:tcPr>
          <w:p w14:paraId="37A01F98" w14:textId="77777777" w:rsidR="001A6B96" w:rsidRPr="00BB1E56" w:rsidRDefault="001A6B96" w:rsidP="006D4388">
            <w:pPr>
              <w:pStyle w:val="TAC"/>
              <w:rPr>
                <w:lang w:eastAsia="zh-CN"/>
              </w:rPr>
            </w:pPr>
            <w:r w:rsidRPr="00BB1E56">
              <w:rPr>
                <w:rFonts w:hint="eastAsia"/>
                <w:lang w:eastAsia="zh-CN"/>
              </w:rPr>
              <w:t>DC</w:t>
            </w:r>
            <w:r w:rsidRPr="00BB1E56">
              <w:t>_n77A-n257</w:t>
            </w:r>
            <w:r w:rsidRPr="00BB1E56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2309" w:type="dxa"/>
            <w:vMerge/>
            <w:vAlign w:val="center"/>
          </w:tcPr>
          <w:p w14:paraId="14E8E6AF" w14:textId="77777777" w:rsidR="001A6B96" w:rsidRPr="00BB1E56" w:rsidRDefault="001A6B96" w:rsidP="006D4388">
            <w:pPr>
              <w:pStyle w:val="TAC"/>
            </w:pPr>
          </w:p>
        </w:tc>
        <w:tc>
          <w:tcPr>
            <w:tcW w:w="2697" w:type="dxa"/>
            <w:vAlign w:val="center"/>
          </w:tcPr>
          <w:p w14:paraId="45E68098" w14:textId="77777777" w:rsidR="001A6B96" w:rsidRPr="00BB1E56" w:rsidRDefault="001A6B96" w:rsidP="006D438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BB1E56">
              <w:rPr>
                <w:rFonts w:cs="Arial"/>
                <w:szCs w:val="18"/>
                <w:lang w:val="en-US" w:eastAsia="zh-CN"/>
              </w:rPr>
              <w:t>n77A</w:t>
            </w:r>
          </w:p>
        </w:tc>
        <w:tc>
          <w:tcPr>
            <w:tcW w:w="2404" w:type="dxa"/>
            <w:vAlign w:val="center"/>
          </w:tcPr>
          <w:p w14:paraId="36E029D3" w14:textId="77777777" w:rsidR="001A6B96" w:rsidRPr="00BB1E56" w:rsidRDefault="001A6B96" w:rsidP="006D438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BB1E56">
              <w:rPr>
                <w:rFonts w:cs="Arial"/>
                <w:szCs w:val="18"/>
                <w:lang w:val="en-US" w:eastAsia="zh-CN"/>
              </w:rPr>
              <w:t>CA_n257</w:t>
            </w:r>
            <w:r w:rsidRPr="00BB1E56">
              <w:rPr>
                <w:rFonts w:cs="Arial" w:hint="eastAsia"/>
                <w:szCs w:val="18"/>
                <w:lang w:val="en-US" w:eastAsia="zh-CN"/>
              </w:rPr>
              <w:t>M</w:t>
            </w:r>
          </w:p>
        </w:tc>
      </w:tr>
      <w:tr w:rsidR="001A6B96" w:rsidRPr="00BB1E56" w14:paraId="03D944C9" w14:textId="77777777" w:rsidTr="006D4388">
        <w:trPr>
          <w:trHeight w:val="288"/>
          <w:jc w:val="center"/>
        </w:trPr>
        <w:tc>
          <w:tcPr>
            <w:tcW w:w="2405" w:type="dxa"/>
            <w:vAlign w:val="center"/>
          </w:tcPr>
          <w:p w14:paraId="3F95F9DC" w14:textId="77777777" w:rsidR="001A6B96" w:rsidRPr="00BB1E56" w:rsidRDefault="001A6B96" w:rsidP="006D4388">
            <w:pPr>
              <w:pStyle w:val="TAC"/>
            </w:pPr>
            <w:r w:rsidRPr="00BB1E56">
              <w:rPr>
                <w:rFonts w:hint="eastAsia"/>
                <w:lang w:eastAsia="zh-CN"/>
              </w:rPr>
              <w:t>DC</w:t>
            </w:r>
            <w:r w:rsidRPr="00BB1E56">
              <w:t>_n77</w:t>
            </w:r>
            <w:r w:rsidRPr="00BB1E56">
              <w:rPr>
                <w:lang w:val="en-US" w:eastAsia="zh-CN"/>
              </w:rPr>
              <w:t>C</w:t>
            </w:r>
            <w:r w:rsidRPr="00BB1E56">
              <w:t>-n257</w:t>
            </w:r>
            <w:r w:rsidRPr="00BB1E56">
              <w:rPr>
                <w:lang w:val="en-US" w:eastAsia="zh-CN"/>
              </w:rPr>
              <w:t>A</w:t>
            </w:r>
          </w:p>
        </w:tc>
        <w:tc>
          <w:tcPr>
            <w:tcW w:w="2309" w:type="dxa"/>
            <w:vMerge/>
            <w:vAlign w:val="center"/>
          </w:tcPr>
          <w:p w14:paraId="779F409D" w14:textId="77777777" w:rsidR="001A6B96" w:rsidRPr="00BB1E56" w:rsidRDefault="001A6B96" w:rsidP="006D4388">
            <w:pPr>
              <w:pStyle w:val="TAC"/>
            </w:pPr>
          </w:p>
        </w:tc>
        <w:tc>
          <w:tcPr>
            <w:tcW w:w="2697" w:type="dxa"/>
            <w:vAlign w:val="center"/>
          </w:tcPr>
          <w:p w14:paraId="337EC31E" w14:textId="77777777" w:rsidR="001A6B96" w:rsidRPr="00BB1E56" w:rsidRDefault="001A6B96" w:rsidP="006D438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BB1E56">
              <w:rPr>
                <w:rFonts w:cs="Arial"/>
                <w:szCs w:val="18"/>
                <w:lang w:val="en-US" w:eastAsia="zh-CN"/>
              </w:rPr>
              <w:t>CA_n77C</w:t>
            </w:r>
          </w:p>
        </w:tc>
        <w:tc>
          <w:tcPr>
            <w:tcW w:w="2404" w:type="dxa"/>
            <w:vAlign w:val="center"/>
          </w:tcPr>
          <w:p w14:paraId="211027F2" w14:textId="77777777" w:rsidR="001A6B96" w:rsidRPr="00BB1E56" w:rsidRDefault="001A6B96" w:rsidP="006D438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BB1E56">
              <w:rPr>
                <w:rFonts w:cs="Arial"/>
                <w:szCs w:val="18"/>
                <w:lang w:val="en-US" w:eastAsia="zh-CN"/>
              </w:rPr>
              <w:t>n257A</w:t>
            </w:r>
          </w:p>
        </w:tc>
      </w:tr>
      <w:tr w:rsidR="001A6B96" w:rsidRPr="00BB1E56" w14:paraId="75F71195" w14:textId="77777777" w:rsidTr="006D4388">
        <w:trPr>
          <w:trHeight w:val="288"/>
          <w:jc w:val="center"/>
        </w:trPr>
        <w:tc>
          <w:tcPr>
            <w:tcW w:w="2405" w:type="dxa"/>
            <w:vAlign w:val="center"/>
          </w:tcPr>
          <w:p w14:paraId="41308CA4" w14:textId="77777777" w:rsidR="001A6B96" w:rsidRPr="00BB1E56" w:rsidRDefault="001A6B96" w:rsidP="006D4388">
            <w:pPr>
              <w:pStyle w:val="TAC"/>
            </w:pPr>
            <w:r w:rsidRPr="00BB1E56">
              <w:rPr>
                <w:rFonts w:hint="eastAsia"/>
                <w:lang w:eastAsia="zh-CN"/>
              </w:rPr>
              <w:t>DC</w:t>
            </w:r>
            <w:r w:rsidRPr="00BB1E56">
              <w:t>_n77</w:t>
            </w:r>
            <w:r w:rsidRPr="00BB1E56">
              <w:rPr>
                <w:lang w:val="en-US" w:eastAsia="zh-CN"/>
              </w:rPr>
              <w:t>C</w:t>
            </w:r>
            <w:r w:rsidRPr="00BB1E56">
              <w:t>-n257</w:t>
            </w:r>
            <w:r w:rsidRPr="00BB1E56">
              <w:rPr>
                <w:lang w:val="en-US" w:eastAsia="zh-CN"/>
              </w:rPr>
              <w:t>D</w:t>
            </w:r>
          </w:p>
        </w:tc>
        <w:tc>
          <w:tcPr>
            <w:tcW w:w="2309" w:type="dxa"/>
            <w:vMerge/>
            <w:vAlign w:val="center"/>
          </w:tcPr>
          <w:p w14:paraId="7E903D33" w14:textId="77777777" w:rsidR="001A6B96" w:rsidRPr="00BB1E56" w:rsidRDefault="001A6B96" w:rsidP="006D4388">
            <w:pPr>
              <w:pStyle w:val="TAC"/>
            </w:pPr>
          </w:p>
        </w:tc>
        <w:tc>
          <w:tcPr>
            <w:tcW w:w="2697" w:type="dxa"/>
            <w:vAlign w:val="center"/>
          </w:tcPr>
          <w:p w14:paraId="7E88D49F" w14:textId="77777777" w:rsidR="001A6B96" w:rsidRPr="00BB1E56" w:rsidRDefault="001A6B96" w:rsidP="006D438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BB1E56">
              <w:rPr>
                <w:rFonts w:cs="Arial"/>
                <w:szCs w:val="18"/>
                <w:lang w:val="en-US" w:eastAsia="zh-CN"/>
              </w:rPr>
              <w:t>CA_n77C</w:t>
            </w:r>
          </w:p>
        </w:tc>
        <w:tc>
          <w:tcPr>
            <w:tcW w:w="2404" w:type="dxa"/>
            <w:vAlign w:val="center"/>
          </w:tcPr>
          <w:p w14:paraId="6251C4C8" w14:textId="77777777" w:rsidR="001A6B96" w:rsidRPr="00BB1E56" w:rsidRDefault="001A6B96" w:rsidP="006D438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BB1E56">
              <w:rPr>
                <w:rFonts w:cs="Arial"/>
                <w:szCs w:val="18"/>
                <w:lang w:val="en-US" w:eastAsia="zh-CN"/>
              </w:rPr>
              <w:t>CA_n257D</w:t>
            </w:r>
          </w:p>
        </w:tc>
      </w:tr>
      <w:tr w:rsidR="001A6B96" w:rsidRPr="00BB1E56" w14:paraId="06DB8B24" w14:textId="77777777" w:rsidTr="006D4388">
        <w:trPr>
          <w:trHeight w:val="288"/>
          <w:jc w:val="center"/>
        </w:trPr>
        <w:tc>
          <w:tcPr>
            <w:tcW w:w="2405" w:type="dxa"/>
            <w:vAlign w:val="center"/>
          </w:tcPr>
          <w:p w14:paraId="226A74AC" w14:textId="77777777" w:rsidR="001A6B96" w:rsidRPr="00BB1E56" w:rsidRDefault="001A6B96" w:rsidP="006D4388">
            <w:pPr>
              <w:pStyle w:val="TAC"/>
            </w:pPr>
            <w:r w:rsidRPr="00BB1E56">
              <w:rPr>
                <w:rFonts w:hint="eastAsia"/>
                <w:lang w:eastAsia="zh-CN"/>
              </w:rPr>
              <w:t>DC</w:t>
            </w:r>
            <w:r w:rsidRPr="00BB1E56">
              <w:t>_n77</w:t>
            </w:r>
            <w:r w:rsidRPr="00BB1E56">
              <w:rPr>
                <w:lang w:val="en-US" w:eastAsia="zh-CN"/>
              </w:rPr>
              <w:t>C</w:t>
            </w:r>
            <w:r w:rsidRPr="00BB1E56">
              <w:t>-n257</w:t>
            </w:r>
            <w:r w:rsidRPr="00BB1E56">
              <w:rPr>
                <w:lang w:val="en-US" w:eastAsia="zh-CN"/>
              </w:rPr>
              <w:t>E</w:t>
            </w:r>
          </w:p>
        </w:tc>
        <w:tc>
          <w:tcPr>
            <w:tcW w:w="2309" w:type="dxa"/>
            <w:vMerge/>
            <w:vAlign w:val="center"/>
          </w:tcPr>
          <w:p w14:paraId="690AA18E" w14:textId="77777777" w:rsidR="001A6B96" w:rsidRPr="00BB1E56" w:rsidRDefault="001A6B96" w:rsidP="006D4388">
            <w:pPr>
              <w:pStyle w:val="TAC"/>
            </w:pPr>
          </w:p>
        </w:tc>
        <w:tc>
          <w:tcPr>
            <w:tcW w:w="2697" w:type="dxa"/>
            <w:vAlign w:val="center"/>
          </w:tcPr>
          <w:p w14:paraId="57E4B1D5" w14:textId="77777777" w:rsidR="001A6B96" w:rsidRPr="00BB1E56" w:rsidRDefault="001A6B96" w:rsidP="006D438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BB1E56">
              <w:rPr>
                <w:rFonts w:cs="Arial"/>
                <w:szCs w:val="18"/>
                <w:lang w:val="en-US" w:eastAsia="zh-CN"/>
              </w:rPr>
              <w:t>CA_n77C</w:t>
            </w:r>
          </w:p>
        </w:tc>
        <w:tc>
          <w:tcPr>
            <w:tcW w:w="2404" w:type="dxa"/>
            <w:vAlign w:val="center"/>
          </w:tcPr>
          <w:p w14:paraId="7B870BC5" w14:textId="77777777" w:rsidR="001A6B96" w:rsidRPr="00BB1E56" w:rsidRDefault="001A6B96" w:rsidP="006D438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BB1E56">
              <w:rPr>
                <w:rFonts w:cs="Arial"/>
                <w:szCs w:val="18"/>
                <w:lang w:val="en-US" w:eastAsia="zh-CN"/>
              </w:rPr>
              <w:t>CA_n257E</w:t>
            </w:r>
          </w:p>
        </w:tc>
      </w:tr>
      <w:tr w:rsidR="001A6B96" w:rsidRPr="00BB1E56" w14:paraId="38F0C26F" w14:textId="77777777" w:rsidTr="006D4388">
        <w:trPr>
          <w:trHeight w:val="288"/>
          <w:jc w:val="center"/>
        </w:trPr>
        <w:tc>
          <w:tcPr>
            <w:tcW w:w="2405" w:type="dxa"/>
            <w:vAlign w:val="center"/>
          </w:tcPr>
          <w:p w14:paraId="2F75A03F" w14:textId="77777777" w:rsidR="001A6B96" w:rsidRPr="00BB1E56" w:rsidRDefault="001A6B96" w:rsidP="006D4388">
            <w:pPr>
              <w:pStyle w:val="TAC"/>
            </w:pPr>
            <w:r w:rsidRPr="00BB1E56">
              <w:rPr>
                <w:rFonts w:hint="eastAsia"/>
                <w:lang w:eastAsia="zh-CN"/>
              </w:rPr>
              <w:t>DC</w:t>
            </w:r>
            <w:r w:rsidRPr="00BB1E56">
              <w:t>_n77</w:t>
            </w:r>
            <w:r w:rsidRPr="00BB1E56">
              <w:rPr>
                <w:lang w:val="en-US" w:eastAsia="zh-CN"/>
              </w:rPr>
              <w:t>C</w:t>
            </w:r>
            <w:r w:rsidRPr="00BB1E56">
              <w:t>-n257</w:t>
            </w:r>
            <w:r w:rsidRPr="00BB1E56">
              <w:rPr>
                <w:lang w:val="en-US" w:eastAsia="zh-CN"/>
              </w:rPr>
              <w:t>F</w:t>
            </w:r>
          </w:p>
        </w:tc>
        <w:tc>
          <w:tcPr>
            <w:tcW w:w="2309" w:type="dxa"/>
            <w:vMerge/>
            <w:vAlign w:val="center"/>
          </w:tcPr>
          <w:p w14:paraId="4E916541" w14:textId="77777777" w:rsidR="001A6B96" w:rsidRPr="00BB1E56" w:rsidRDefault="001A6B96" w:rsidP="006D4388">
            <w:pPr>
              <w:pStyle w:val="TAC"/>
            </w:pPr>
          </w:p>
        </w:tc>
        <w:tc>
          <w:tcPr>
            <w:tcW w:w="2697" w:type="dxa"/>
            <w:vAlign w:val="center"/>
          </w:tcPr>
          <w:p w14:paraId="3AE65CAF" w14:textId="77777777" w:rsidR="001A6B96" w:rsidRPr="00BB1E56" w:rsidRDefault="001A6B96" w:rsidP="006D438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BB1E56">
              <w:rPr>
                <w:rFonts w:cs="Arial"/>
                <w:szCs w:val="18"/>
                <w:lang w:val="en-US" w:eastAsia="zh-CN"/>
              </w:rPr>
              <w:t>CA_n77C</w:t>
            </w:r>
          </w:p>
        </w:tc>
        <w:tc>
          <w:tcPr>
            <w:tcW w:w="2404" w:type="dxa"/>
            <w:vAlign w:val="center"/>
          </w:tcPr>
          <w:p w14:paraId="327E78E5" w14:textId="77777777" w:rsidR="001A6B96" w:rsidRPr="00BB1E56" w:rsidRDefault="001A6B96" w:rsidP="006D438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BB1E56">
              <w:rPr>
                <w:rFonts w:cs="Arial"/>
                <w:szCs w:val="18"/>
                <w:lang w:val="en-US" w:eastAsia="zh-CN"/>
              </w:rPr>
              <w:t>CA_n257F</w:t>
            </w:r>
          </w:p>
        </w:tc>
      </w:tr>
    </w:tbl>
    <w:p w14:paraId="135F4943" w14:textId="36DBA61C" w:rsidR="001A6B96" w:rsidRDefault="001A6B96" w:rsidP="00E41B22">
      <w:pPr>
        <w:tabs>
          <w:tab w:val="left" w:pos="6888"/>
        </w:tabs>
      </w:pPr>
    </w:p>
    <w:p w14:paraId="425C568F" w14:textId="7BAB2E0D" w:rsidR="003A2229" w:rsidRDefault="003A2229" w:rsidP="00E41B22">
      <w:pPr>
        <w:tabs>
          <w:tab w:val="left" w:pos="6888"/>
        </w:tabs>
      </w:pPr>
      <w:r>
        <w:t xml:space="preserve">As there inevitable will be massive amount of EN-DC configuration coming to RAN4 perhaps none of the methods used today is not good enough for keeping the spec manageable sized.  One method not yet used in 38,101-3 spec could be that grouping is based on combination of LTE CA + NR CA. Only highest LTE CA is captured into spec as </w:t>
      </w:r>
      <w:proofErr w:type="spellStart"/>
      <w:r>
        <w:t>fallbacks</w:t>
      </w:r>
      <w:proofErr w:type="spellEnd"/>
      <w:r>
        <w:t xml:space="preserve"> are mandatory and similarly only highest NR CA is captured into spec because also for NR </w:t>
      </w:r>
      <w:proofErr w:type="spellStart"/>
      <w:r>
        <w:t>fallbacks</w:t>
      </w:r>
      <w:proofErr w:type="spellEnd"/>
      <w:r>
        <w:t xml:space="preserve"> are mandatory. In case of NR attention is needed for FBG concept. Let’s call this highest </w:t>
      </w:r>
      <w:proofErr w:type="spellStart"/>
      <w:r>
        <w:t>fallback</w:t>
      </w:r>
      <w:proofErr w:type="spellEnd"/>
      <w:r>
        <w:t xml:space="preserve"> method.</w:t>
      </w:r>
    </w:p>
    <w:p w14:paraId="230362DF" w14:textId="79C5C7F5" w:rsidR="003A2229" w:rsidRDefault="003A2229" w:rsidP="00E41B22">
      <w:pPr>
        <w:tabs>
          <w:tab w:val="left" w:pos="6888"/>
        </w:tabs>
      </w:pPr>
      <w:r>
        <w:t xml:space="preserve">As an example, </w:t>
      </w:r>
      <w:r w:rsidRPr="00AE4694">
        <w:rPr>
          <w:rFonts w:ascii="Arial" w:hAnsi="Arial"/>
          <w:noProof/>
          <w:sz w:val="18"/>
          <w:lang w:eastAsia="zh-CN"/>
        </w:rPr>
        <w:t>DC_1A_n78C-n257F</w:t>
      </w:r>
      <w:r>
        <w:rPr>
          <w:rFonts w:ascii="Arial" w:hAnsi="Arial"/>
          <w:noProof/>
          <w:sz w:val="18"/>
          <w:lang w:eastAsia="zh-CN"/>
        </w:rPr>
        <w:t xml:space="preserve"> would include</w:t>
      </w:r>
    </w:p>
    <w:p w14:paraId="5B093600" w14:textId="1ABA6B56" w:rsidR="003A2229" w:rsidRDefault="003A2229" w:rsidP="003A2229">
      <w:pPr>
        <w:pStyle w:val="ListParagraph"/>
        <w:numPr>
          <w:ilvl w:val="0"/>
          <w:numId w:val="8"/>
        </w:numPr>
        <w:tabs>
          <w:tab w:val="left" w:pos="6888"/>
        </w:tabs>
      </w:pPr>
      <w:r w:rsidRPr="003A2229">
        <w:t>DC_1A_n78C-n257E</w:t>
      </w:r>
    </w:p>
    <w:p w14:paraId="7CB49183" w14:textId="028D540A" w:rsidR="003A2229" w:rsidRDefault="003A2229" w:rsidP="003A2229">
      <w:pPr>
        <w:pStyle w:val="ListParagraph"/>
        <w:numPr>
          <w:ilvl w:val="0"/>
          <w:numId w:val="8"/>
        </w:numPr>
        <w:tabs>
          <w:tab w:val="left" w:pos="6888"/>
        </w:tabs>
      </w:pPr>
      <w:r w:rsidRPr="003A2229">
        <w:t>DC_1A_n78C-n257D</w:t>
      </w:r>
    </w:p>
    <w:p w14:paraId="10AF28DD" w14:textId="0BC33BEE" w:rsidR="003A2229" w:rsidRDefault="003A2229" w:rsidP="003A2229">
      <w:pPr>
        <w:pStyle w:val="ListParagraph"/>
        <w:numPr>
          <w:ilvl w:val="0"/>
          <w:numId w:val="8"/>
        </w:numPr>
        <w:tabs>
          <w:tab w:val="left" w:pos="6888"/>
        </w:tabs>
      </w:pPr>
      <w:r w:rsidRPr="003A2229">
        <w:t>DC_1A_n78C-n257</w:t>
      </w:r>
      <w:r>
        <w:t>A</w:t>
      </w:r>
    </w:p>
    <w:p w14:paraId="18C56F0B" w14:textId="6110CE97" w:rsidR="003A2229" w:rsidRDefault="003A2229" w:rsidP="003A2229">
      <w:pPr>
        <w:pStyle w:val="ListParagraph"/>
        <w:numPr>
          <w:ilvl w:val="0"/>
          <w:numId w:val="8"/>
        </w:numPr>
        <w:tabs>
          <w:tab w:val="left" w:pos="6888"/>
        </w:tabs>
      </w:pPr>
      <w:r w:rsidRPr="003A2229">
        <w:t>DC_1A_n78</w:t>
      </w:r>
      <w:r>
        <w:t>A</w:t>
      </w:r>
      <w:r w:rsidRPr="003A2229">
        <w:t>-n257E</w:t>
      </w:r>
    </w:p>
    <w:p w14:paraId="6941C2E0" w14:textId="0C7FA20E" w:rsidR="003A2229" w:rsidRDefault="003A2229" w:rsidP="003A2229">
      <w:pPr>
        <w:pStyle w:val="ListParagraph"/>
        <w:numPr>
          <w:ilvl w:val="0"/>
          <w:numId w:val="8"/>
        </w:numPr>
        <w:tabs>
          <w:tab w:val="left" w:pos="6888"/>
        </w:tabs>
      </w:pPr>
      <w:r w:rsidRPr="003A2229">
        <w:t>DC_1A_n78</w:t>
      </w:r>
      <w:r>
        <w:t>A</w:t>
      </w:r>
      <w:r w:rsidRPr="003A2229">
        <w:t>-n257D</w:t>
      </w:r>
    </w:p>
    <w:p w14:paraId="02DDC3DA" w14:textId="486B2A33" w:rsidR="003A2229" w:rsidRDefault="003A2229" w:rsidP="001A13E8">
      <w:pPr>
        <w:pStyle w:val="ListParagraph"/>
        <w:numPr>
          <w:ilvl w:val="0"/>
          <w:numId w:val="8"/>
        </w:numPr>
        <w:tabs>
          <w:tab w:val="left" w:pos="6888"/>
        </w:tabs>
      </w:pPr>
      <w:r w:rsidRPr="003A2229">
        <w:t>DC_1A_n78</w:t>
      </w:r>
      <w:r>
        <w:t>A</w:t>
      </w:r>
      <w:r w:rsidRPr="003A2229">
        <w:t>-n257</w:t>
      </w:r>
      <w:r>
        <w:t>A</w:t>
      </w:r>
    </w:p>
    <w:p w14:paraId="523EAFE2" w14:textId="676D86AA" w:rsidR="003A2229" w:rsidRDefault="003A2229" w:rsidP="003A2229">
      <w:pPr>
        <w:tabs>
          <w:tab w:val="left" w:pos="6888"/>
        </w:tabs>
      </w:pPr>
      <w:r>
        <w:t>At the moment all above are listed separately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2"/>
        <w:gridCol w:w="2694"/>
        <w:gridCol w:w="2230"/>
        <w:gridCol w:w="1975"/>
      </w:tblGrid>
      <w:tr w:rsidR="003A2229" w:rsidRPr="00AE4694" w14:paraId="2BA7E156" w14:textId="77777777" w:rsidTr="002D6F66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59BBB89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lastRenderedPageBreak/>
              <w:t>DC_1A_n78A-n257A</w:t>
            </w:r>
          </w:p>
        </w:tc>
        <w:tc>
          <w:tcPr>
            <w:tcW w:w="2694" w:type="dxa"/>
            <w:vAlign w:val="center"/>
          </w:tcPr>
          <w:p w14:paraId="02765F73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DC_1A_n78A</w:t>
            </w:r>
          </w:p>
          <w:p w14:paraId="123868BE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DC_1A_n257A</w:t>
            </w:r>
          </w:p>
          <w:p w14:paraId="1916E9B7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DC_1A_n78A-n257A</w:t>
            </w:r>
          </w:p>
        </w:tc>
        <w:tc>
          <w:tcPr>
            <w:tcW w:w="2230" w:type="dxa"/>
            <w:shd w:val="clear" w:color="auto" w:fill="auto"/>
            <w:noWrap/>
            <w:vAlign w:val="center"/>
          </w:tcPr>
          <w:p w14:paraId="1F10CDCD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1A</w:t>
            </w:r>
          </w:p>
        </w:tc>
        <w:tc>
          <w:tcPr>
            <w:tcW w:w="1975" w:type="dxa"/>
            <w:vAlign w:val="center"/>
          </w:tcPr>
          <w:p w14:paraId="62B3ED6A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CA_n78A-n257A</w:t>
            </w:r>
          </w:p>
        </w:tc>
      </w:tr>
      <w:tr w:rsidR="003A2229" w:rsidRPr="00AE4694" w14:paraId="10D73868" w14:textId="77777777" w:rsidTr="002D6F66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27C744F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DC_1A_n78A-n257D</w:t>
            </w:r>
          </w:p>
        </w:tc>
        <w:tc>
          <w:tcPr>
            <w:tcW w:w="2694" w:type="dxa"/>
            <w:vAlign w:val="center"/>
          </w:tcPr>
          <w:p w14:paraId="5B86F342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DC_1A_n78A</w:t>
            </w:r>
          </w:p>
          <w:p w14:paraId="632F0EC7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DC_1A-n257A</w:t>
            </w:r>
          </w:p>
          <w:p w14:paraId="1F56E666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DC_1A_n78A-n257A</w:t>
            </w:r>
          </w:p>
        </w:tc>
        <w:tc>
          <w:tcPr>
            <w:tcW w:w="2230" w:type="dxa"/>
            <w:shd w:val="clear" w:color="auto" w:fill="auto"/>
            <w:noWrap/>
            <w:vAlign w:val="center"/>
          </w:tcPr>
          <w:p w14:paraId="63D1A56E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1A</w:t>
            </w:r>
          </w:p>
        </w:tc>
        <w:tc>
          <w:tcPr>
            <w:tcW w:w="1975" w:type="dxa"/>
            <w:vAlign w:val="center"/>
          </w:tcPr>
          <w:p w14:paraId="7CC446A6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CA_n78A-n257D</w:t>
            </w:r>
          </w:p>
        </w:tc>
      </w:tr>
      <w:tr w:rsidR="003A2229" w:rsidRPr="00AE4694" w14:paraId="40C377C2" w14:textId="77777777" w:rsidTr="002D6F66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B9BA90D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DC_1A_n78A-n257E</w:t>
            </w:r>
          </w:p>
        </w:tc>
        <w:tc>
          <w:tcPr>
            <w:tcW w:w="2694" w:type="dxa"/>
            <w:vAlign w:val="center"/>
          </w:tcPr>
          <w:p w14:paraId="0DB12534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DC_1A_n78A</w:t>
            </w:r>
          </w:p>
          <w:p w14:paraId="5FECE852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DC_1A_n257A</w:t>
            </w:r>
          </w:p>
          <w:p w14:paraId="1E9986FB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DC_1A_n78A-n257A</w:t>
            </w:r>
          </w:p>
        </w:tc>
        <w:tc>
          <w:tcPr>
            <w:tcW w:w="2230" w:type="dxa"/>
            <w:shd w:val="clear" w:color="auto" w:fill="auto"/>
            <w:noWrap/>
            <w:vAlign w:val="center"/>
          </w:tcPr>
          <w:p w14:paraId="02DC01F6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1A</w:t>
            </w:r>
          </w:p>
        </w:tc>
        <w:tc>
          <w:tcPr>
            <w:tcW w:w="1975" w:type="dxa"/>
            <w:vAlign w:val="center"/>
          </w:tcPr>
          <w:p w14:paraId="4D43E560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CA_n78A-n257E</w:t>
            </w:r>
          </w:p>
        </w:tc>
      </w:tr>
      <w:tr w:rsidR="003A2229" w:rsidRPr="00AE4694" w14:paraId="076A9989" w14:textId="77777777" w:rsidTr="002D6F66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5D61CD4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DC_1A_n78A-n257F</w:t>
            </w:r>
          </w:p>
        </w:tc>
        <w:tc>
          <w:tcPr>
            <w:tcW w:w="2694" w:type="dxa"/>
            <w:vAlign w:val="center"/>
          </w:tcPr>
          <w:p w14:paraId="221CB235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DC_1A_n78A</w:t>
            </w:r>
          </w:p>
          <w:p w14:paraId="41ED4FC7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DC_1A_n257A</w:t>
            </w:r>
          </w:p>
          <w:p w14:paraId="481A6BCB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DC_1A_n78A-n257A</w:t>
            </w:r>
          </w:p>
        </w:tc>
        <w:tc>
          <w:tcPr>
            <w:tcW w:w="2230" w:type="dxa"/>
            <w:shd w:val="clear" w:color="auto" w:fill="auto"/>
            <w:noWrap/>
            <w:vAlign w:val="center"/>
          </w:tcPr>
          <w:p w14:paraId="38A6372B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1A</w:t>
            </w:r>
          </w:p>
        </w:tc>
        <w:tc>
          <w:tcPr>
            <w:tcW w:w="1975" w:type="dxa"/>
            <w:vAlign w:val="center"/>
          </w:tcPr>
          <w:p w14:paraId="5B9F4017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CA_n78A-n257F</w:t>
            </w:r>
          </w:p>
        </w:tc>
      </w:tr>
      <w:tr w:rsidR="003A2229" w:rsidRPr="00AE4694" w14:paraId="22D757D2" w14:textId="77777777" w:rsidTr="002D6F66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F90D4D1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DC_1A_n78C-n257A</w:t>
            </w:r>
          </w:p>
        </w:tc>
        <w:tc>
          <w:tcPr>
            <w:tcW w:w="2694" w:type="dxa"/>
            <w:vAlign w:val="center"/>
          </w:tcPr>
          <w:p w14:paraId="12412AAC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DC_1A_n78A</w:t>
            </w:r>
          </w:p>
          <w:p w14:paraId="690ECCAB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DC_1A_n257A</w:t>
            </w:r>
          </w:p>
          <w:p w14:paraId="77CEA132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DC_1A_n78A-n257A</w:t>
            </w:r>
          </w:p>
        </w:tc>
        <w:tc>
          <w:tcPr>
            <w:tcW w:w="2230" w:type="dxa"/>
            <w:shd w:val="clear" w:color="auto" w:fill="auto"/>
            <w:noWrap/>
            <w:vAlign w:val="center"/>
          </w:tcPr>
          <w:p w14:paraId="4D0AFCA4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1A</w:t>
            </w:r>
          </w:p>
        </w:tc>
        <w:tc>
          <w:tcPr>
            <w:tcW w:w="1975" w:type="dxa"/>
            <w:vAlign w:val="center"/>
          </w:tcPr>
          <w:p w14:paraId="398AF49F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CA_n78C-n257A</w:t>
            </w:r>
          </w:p>
        </w:tc>
      </w:tr>
      <w:tr w:rsidR="003A2229" w:rsidRPr="00AE4694" w14:paraId="74DD75A7" w14:textId="77777777" w:rsidTr="002D6F66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A50E7E2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DC_1A_n78C-n257D</w:t>
            </w:r>
          </w:p>
        </w:tc>
        <w:tc>
          <w:tcPr>
            <w:tcW w:w="2694" w:type="dxa"/>
            <w:vAlign w:val="center"/>
          </w:tcPr>
          <w:p w14:paraId="4CDCA5B6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DC_1A_n78A</w:t>
            </w:r>
          </w:p>
          <w:p w14:paraId="47CE2470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DC_1A_n257A</w:t>
            </w:r>
          </w:p>
          <w:p w14:paraId="4A58B70D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DC_1A_n78A-n257A</w:t>
            </w:r>
          </w:p>
        </w:tc>
        <w:tc>
          <w:tcPr>
            <w:tcW w:w="2230" w:type="dxa"/>
            <w:shd w:val="clear" w:color="auto" w:fill="auto"/>
            <w:noWrap/>
            <w:vAlign w:val="center"/>
          </w:tcPr>
          <w:p w14:paraId="487349CF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1A</w:t>
            </w:r>
          </w:p>
        </w:tc>
        <w:tc>
          <w:tcPr>
            <w:tcW w:w="1975" w:type="dxa"/>
            <w:vAlign w:val="center"/>
          </w:tcPr>
          <w:p w14:paraId="09E36D1C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CA_n78C-n257D</w:t>
            </w:r>
          </w:p>
        </w:tc>
      </w:tr>
      <w:tr w:rsidR="003A2229" w:rsidRPr="00AE4694" w14:paraId="1B45196F" w14:textId="77777777" w:rsidTr="002D6F66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EF7877E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DC_1A_n78C-n257E</w:t>
            </w:r>
          </w:p>
        </w:tc>
        <w:tc>
          <w:tcPr>
            <w:tcW w:w="2694" w:type="dxa"/>
            <w:vAlign w:val="center"/>
          </w:tcPr>
          <w:p w14:paraId="2915E87B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DC_1A_n78A</w:t>
            </w:r>
          </w:p>
          <w:p w14:paraId="48848C54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DC_1A_n257A</w:t>
            </w:r>
          </w:p>
          <w:p w14:paraId="20083D99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DC_1A_n78A-n257A</w:t>
            </w:r>
          </w:p>
        </w:tc>
        <w:tc>
          <w:tcPr>
            <w:tcW w:w="2230" w:type="dxa"/>
            <w:shd w:val="clear" w:color="auto" w:fill="auto"/>
            <w:noWrap/>
            <w:vAlign w:val="center"/>
          </w:tcPr>
          <w:p w14:paraId="772FCA34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1A</w:t>
            </w:r>
          </w:p>
        </w:tc>
        <w:tc>
          <w:tcPr>
            <w:tcW w:w="1975" w:type="dxa"/>
            <w:vAlign w:val="center"/>
          </w:tcPr>
          <w:p w14:paraId="7F6D32DC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CA_n78C-n257E</w:t>
            </w:r>
          </w:p>
        </w:tc>
      </w:tr>
      <w:tr w:rsidR="003A2229" w:rsidRPr="00AE4694" w14:paraId="141E3F42" w14:textId="77777777" w:rsidTr="002D6F66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4ED8660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DC_1A_n78C-n257F</w:t>
            </w:r>
          </w:p>
        </w:tc>
        <w:tc>
          <w:tcPr>
            <w:tcW w:w="2694" w:type="dxa"/>
            <w:vAlign w:val="center"/>
          </w:tcPr>
          <w:p w14:paraId="6748DC8D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DC_1A_n78A</w:t>
            </w:r>
          </w:p>
          <w:p w14:paraId="7141F898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DC_1A_n257A</w:t>
            </w:r>
          </w:p>
          <w:p w14:paraId="0AEAC43A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DC_1A_n78A-n257A</w:t>
            </w:r>
          </w:p>
        </w:tc>
        <w:tc>
          <w:tcPr>
            <w:tcW w:w="2230" w:type="dxa"/>
            <w:shd w:val="clear" w:color="auto" w:fill="auto"/>
            <w:noWrap/>
            <w:vAlign w:val="center"/>
          </w:tcPr>
          <w:p w14:paraId="6B7692D9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1A</w:t>
            </w:r>
          </w:p>
        </w:tc>
        <w:tc>
          <w:tcPr>
            <w:tcW w:w="1975" w:type="dxa"/>
            <w:vAlign w:val="center"/>
          </w:tcPr>
          <w:p w14:paraId="3EEC8E5C" w14:textId="77777777" w:rsidR="003A2229" w:rsidRPr="00AE4694" w:rsidRDefault="003A2229" w:rsidP="002D6F6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CA_n78C-n257F</w:t>
            </w:r>
          </w:p>
        </w:tc>
      </w:tr>
    </w:tbl>
    <w:p w14:paraId="525297F0" w14:textId="77777777" w:rsidR="003A2229" w:rsidRDefault="003A2229">
      <w:pPr>
        <w:tabs>
          <w:tab w:val="left" w:pos="6888"/>
        </w:tabs>
      </w:pPr>
    </w:p>
    <w:p w14:paraId="7EE6F413" w14:textId="2FF08B24" w:rsidR="00593869" w:rsidRDefault="00933F33" w:rsidP="00933F33">
      <w:pPr>
        <w:pStyle w:val="Heading2"/>
      </w:pPr>
      <w:r>
        <w:t>2.2</w:t>
      </w:r>
      <w:r>
        <w:tab/>
        <w:t>How to move forward</w:t>
      </w:r>
    </w:p>
    <w:p w14:paraId="7D50E7F2" w14:textId="1E614822" w:rsidR="00933F33" w:rsidRDefault="00933F33" w:rsidP="00933F33">
      <w:r>
        <w:t>In our view this is a major problem that needs to be resolved. RAN4 needs to agree common way how to list EN-DC and NR-DC configuration in clause 5.5B.</w:t>
      </w:r>
      <w:r w:rsidR="00C35945">
        <w:t xml:space="preserve"> Currently the same E-UTRA CA based grouping is by far the most common way to group the EN-DC configurations out of the three used and presented in this paper. Next we look for pros and cons of these three methods</w:t>
      </w:r>
    </w:p>
    <w:p w14:paraId="1518F6C1" w14:textId="057DCA6F" w:rsidR="00C35945" w:rsidRDefault="001A362E" w:rsidP="00933F33">
      <w:pPr>
        <w:rPr>
          <w:b/>
        </w:rPr>
      </w:pPr>
      <w:r>
        <w:rPr>
          <w:b/>
        </w:rPr>
        <w:t>G</w:t>
      </w:r>
      <w:r w:rsidRPr="00C35945">
        <w:rPr>
          <w:b/>
        </w:rPr>
        <w:t>rouping</w:t>
      </w:r>
      <w:r>
        <w:rPr>
          <w:b/>
        </w:rPr>
        <w:t xml:space="preserve"> based on</w:t>
      </w:r>
      <w:r w:rsidRPr="00C35945">
        <w:rPr>
          <w:b/>
        </w:rPr>
        <w:t xml:space="preserve"> </w:t>
      </w:r>
      <w:r w:rsidR="009A1899">
        <w:rPr>
          <w:b/>
        </w:rPr>
        <w:t>common</w:t>
      </w:r>
      <w:r w:rsidR="00C35945" w:rsidRPr="00C35945">
        <w:rPr>
          <w:b/>
        </w:rPr>
        <w:t xml:space="preserve"> </w:t>
      </w:r>
      <w:r>
        <w:rPr>
          <w:b/>
        </w:rPr>
        <w:t>E-UTRA CA</w:t>
      </w:r>
    </w:p>
    <w:p w14:paraId="3937986F" w14:textId="09B2A7BE" w:rsidR="00C35945" w:rsidRPr="001A362E" w:rsidRDefault="001A362E" w:rsidP="00C35945">
      <w:pPr>
        <w:pStyle w:val="ListParagraph"/>
        <w:numPr>
          <w:ilvl w:val="0"/>
          <w:numId w:val="5"/>
        </w:numPr>
      </w:pPr>
      <w:r w:rsidRPr="001A362E">
        <w:t>Widely used already both for FR1 and FR2</w:t>
      </w:r>
    </w:p>
    <w:p w14:paraId="25D9E61D" w14:textId="03573127" w:rsidR="001A362E" w:rsidRDefault="001A362E" w:rsidP="00C35945">
      <w:pPr>
        <w:pStyle w:val="ListParagraph"/>
        <w:numPr>
          <w:ilvl w:val="0"/>
          <w:numId w:val="5"/>
        </w:numPr>
      </w:pPr>
      <w:r>
        <w:t xml:space="preserve">Reduces </w:t>
      </w:r>
      <w:r w:rsidR="00E8502C">
        <w:t xml:space="preserve">separate </w:t>
      </w:r>
      <w:r>
        <w:t>row</w:t>
      </w:r>
      <w:r w:rsidR="00E8502C">
        <w:t>s in tables</w:t>
      </w:r>
      <w:r>
        <w:t xml:space="preserve"> </w:t>
      </w:r>
      <w:r w:rsidR="00E8502C">
        <w:t>quite much</w:t>
      </w:r>
      <w:r>
        <w:t xml:space="preserve"> especially in FR2</w:t>
      </w:r>
    </w:p>
    <w:p w14:paraId="5938ACF4" w14:textId="2982ECAF" w:rsidR="001A362E" w:rsidRDefault="001A362E" w:rsidP="001A362E">
      <w:pPr>
        <w:rPr>
          <w:b/>
        </w:rPr>
      </w:pPr>
      <w:r>
        <w:rPr>
          <w:b/>
        </w:rPr>
        <w:t>G</w:t>
      </w:r>
      <w:r w:rsidRPr="00C35945">
        <w:rPr>
          <w:b/>
        </w:rPr>
        <w:t>rouping</w:t>
      </w:r>
      <w:r>
        <w:rPr>
          <w:b/>
        </w:rPr>
        <w:t xml:space="preserve"> based on </w:t>
      </w:r>
      <w:r w:rsidR="009A1899">
        <w:rPr>
          <w:b/>
        </w:rPr>
        <w:t>common</w:t>
      </w:r>
      <w:r>
        <w:rPr>
          <w:b/>
        </w:rPr>
        <w:t xml:space="preserve"> band combination</w:t>
      </w:r>
    </w:p>
    <w:p w14:paraId="6A6ADBED" w14:textId="42C0E4D5" w:rsidR="001A362E" w:rsidRDefault="001A362E" w:rsidP="001A362E">
      <w:pPr>
        <w:pStyle w:val="ListParagraph"/>
        <w:numPr>
          <w:ilvl w:val="0"/>
          <w:numId w:val="6"/>
        </w:numPr>
      </w:pPr>
      <w:r>
        <w:t>Used only in two occasions</w:t>
      </w:r>
    </w:p>
    <w:p w14:paraId="3497DF9B" w14:textId="5E0C763E" w:rsidR="00E8502C" w:rsidRDefault="00E8502C" w:rsidP="00386B04">
      <w:pPr>
        <w:pStyle w:val="ListParagraph"/>
        <w:numPr>
          <w:ilvl w:val="0"/>
          <w:numId w:val="6"/>
        </w:numPr>
      </w:pPr>
      <w:r>
        <w:t xml:space="preserve">Reduces separate rows even more that </w:t>
      </w:r>
      <w:r w:rsidRPr="00E8502C">
        <w:t>same E-UTRA CA</w:t>
      </w:r>
      <w:r>
        <w:t xml:space="preserve"> approach</w:t>
      </w:r>
    </w:p>
    <w:p w14:paraId="431D9429" w14:textId="5C33FFEA" w:rsidR="009A1899" w:rsidRDefault="009A1899" w:rsidP="009A1899">
      <w:pPr>
        <w:rPr>
          <w:b/>
        </w:rPr>
      </w:pPr>
      <w:r>
        <w:rPr>
          <w:b/>
        </w:rPr>
        <w:t>G</w:t>
      </w:r>
      <w:r w:rsidRPr="00C35945">
        <w:rPr>
          <w:b/>
        </w:rPr>
        <w:t>rouping</w:t>
      </w:r>
      <w:r>
        <w:rPr>
          <w:b/>
        </w:rPr>
        <w:t xml:space="preserve"> based common uplink configuration</w:t>
      </w:r>
    </w:p>
    <w:p w14:paraId="51EDA719" w14:textId="1EDA2C49" w:rsidR="009A1899" w:rsidRDefault="009A1899" w:rsidP="009A1899">
      <w:pPr>
        <w:pStyle w:val="ListParagraph"/>
        <w:numPr>
          <w:ilvl w:val="0"/>
          <w:numId w:val="7"/>
        </w:numPr>
      </w:pPr>
      <w:r>
        <w:t>Used only for NR-DC</w:t>
      </w:r>
    </w:p>
    <w:p w14:paraId="32E1BEDE" w14:textId="39F4B834" w:rsidR="009A1899" w:rsidRDefault="009A1899" w:rsidP="009A1899">
      <w:pPr>
        <w:pStyle w:val="ListParagraph"/>
        <w:numPr>
          <w:ilvl w:val="0"/>
          <w:numId w:val="7"/>
        </w:numPr>
      </w:pPr>
      <w:r>
        <w:t>Least amount of information compression from these three at least in current format</w:t>
      </w:r>
    </w:p>
    <w:p w14:paraId="042B0E91" w14:textId="167678F7" w:rsidR="009A1899" w:rsidRDefault="009A1899" w:rsidP="00962F9C">
      <w:pPr>
        <w:pStyle w:val="ListParagraph"/>
        <w:numPr>
          <w:ilvl w:val="0"/>
          <w:numId w:val="7"/>
        </w:numPr>
      </w:pPr>
      <w:r>
        <w:t>Could be further optimized by merging E-UTRA CA</w:t>
      </w:r>
    </w:p>
    <w:p w14:paraId="1AE137DE" w14:textId="2D48D0D0" w:rsidR="003A2229" w:rsidRDefault="003A2229" w:rsidP="003A2229">
      <w:pPr>
        <w:rPr>
          <w:b/>
        </w:rPr>
      </w:pPr>
      <w:r>
        <w:rPr>
          <w:b/>
        </w:rPr>
        <w:t>G</w:t>
      </w:r>
      <w:r w:rsidRPr="00C35945">
        <w:rPr>
          <w:b/>
        </w:rPr>
        <w:t>rouping</w:t>
      </w:r>
      <w:r>
        <w:rPr>
          <w:b/>
        </w:rPr>
        <w:t xml:space="preserve"> based highest </w:t>
      </w:r>
      <w:proofErr w:type="spellStart"/>
      <w:r>
        <w:rPr>
          <w:b/>
        </w:rPr>
        <w:t>fallback</w:t>
      </w:r>
      <w:proofErr w:type="spellEnd"/>
      <w:r>
        <w:rPr>
          <w:b/>
        </w:rPr>
        <w:t xml:space="preserve"> method</w:t>
      </w:r>
    </w:p>
    <w:p w14:paraId="4D28F213" w14:textId="543FC864" w:rsidR="003A2229" w:rsidRDefault="003A2229" w:rsidP="003A2229">
      <w:pPr>
        <w:pStyle w:val="ListParagraph"/>
        <w:numPr>
          <w:ilvl w:val="0"/>
          <w:numId w:val="7"/>
        </w:numPr>
      </w:pPr>
      <w:r>
        <w:t>Not in use at the moment</w:t>
      </w:r>
    </w:p>
    <w:p w14:paraId="2DF783CA" w14:textId="421B2F55" w:rsidR="003A2229" w:rsidRDefault="003A2229" w:rsidP="003A2229">
      <w:pPr>
        <w:pStyle w:val="ListParagraph"/>
        <w:numPr>
          <w:ilvl w:val="0"/>
          <w:numId w:val="7"/>
        </w:numPr>
      </w:pPr>
      <w:r>
        <w:t>Biggest compression of the listed</w:t>
      </w:r>
    </w:p>
    <w:p w14:paraId="27F39B7C" w14:textId="6DD6560C" w:rsidR="003A2229" w:rsidRDefault="003A2229" w:rsidP="003A2229">
      <w:pPr>
        <w:pStyle w:val="ListParagraph"/>
        <w:numPr>
          <w:ilvl w:val="0"/>
          <w:numId w:val="7"/>
        </w:numPr>
      </w:pPr>
      <w:r>
        <w:t xml:space="preserve">leads to re-grouping of some </w:t>
      </w:r>
      <w:r w:rsidRPr="003A2229">
        <w:t>common E-UTRA CA</w:t>
      </w:r>
      <w:r>
        <w:t xml:space="preserve"> based cases like </w:t>
      </w:r>
      <w:r w:rsidRPr="003A2229">
        <w:t>DC_5A_n260</w:t>
      </w:r>
      <w:r>
        <w:t>X</w:t>
      </w:r>
    </w:p>
    <w:p w14:paraId="52AFEE3D" w14:textId="167505CF" w:rsidR="001827B6" w:rsidRDefault="001827B6" w:rsidP="003A2229">
      <w:pPr>
        <w:pStyle w:val="ListParagraph"/>
        <w:numPr>
          <w:ilvl w:val="0"/>
          <w:numId w:val="7"/>
        </w:numPr>
      </w:pPr>
      <w:r>
        <w:t>When a new configuration is introduced which has higher BW class than the one in spec then an update would be needed</w:t>
      </w:r>
    </w:p>
    <w:p w14:paraId="66FED085" w14:textId="024BCA81" w:rsidR="003A2229" w:rsidRDefault="003A2229" w:rsidP="003A2229">
      <w:pPr>
        <w:pStyle w:val="ListParagraph"/>
        <w:numPr>
          <w:ilvl w:val="0"/>
          <w:numId w:val="7"/>
        </w:numPr>
      </w:pPr>
      <w:proofErr w:type="spellStart"/>
      <w:r>
        <w:t>Fallback</w:t>
      </w:r>
      <w:proofErr w:type="spellEnd"/>
      <w:r>
        <w:t xml:space="preserve"> rules needs to crystal clear in spec (should be anyways)</w:t>
      </w:r>
    </w:p>
    <w:p w14:paraId="42C84B98" w14:textId="230BD914" w:rsidR="00737B6C" w:rsidRDefault="006B7FF0" w:rsidP="00737B6C">
      <w:r>
        <w:t>We do not have clear preference at the moment and welcome discussion on this topic</w:t>
      </w:r>
      <w:r w:rsidR="003A2229">
        <w:t>.</w:t>
      </w:r>
      <w:r>
        <w:t xml:space="preserve"> RAN4 needs to find a solution before REL-16 specs are created.</w:t>
      </w:r>
    </w:p>
    <w:p w14:paraId="0D658138" w14:textId="6A1386A7" w:rsidR="00737B6C" w:rsidRDefault="00737B6C" w:rsidP="00737B6C">
      <w:r>
        <w:t xml:space="preserve">One simplification that </w:t>
      </w:r>
      <w:r w:rsidR="003A2229">
        <w:t>RAN4</w:t>
      </w:r>
      <w:r>
        <w:t xml:space="preserve"> could consider at this point is the removal or 3</w:t>
      </w:r>
      <w:r w:rsidRPr="00737B6C">
        <w:rPr>
          <w:vertAlign w:val="superscript"/>
        </w:rPr>
        <w:t>rd</w:t>
      </w:r>
      <w:r>
        <w:t xml:space="preserve"> and 4</w:t>
      </w:r>
      <w:r w:rsidRPr="00737B6C">
        <w:rPr>
          <w:vertAlign w:val="superscript"/>
        </w:rPr>
        <w:t>th</w:t>
      </w:r>
      <w:r>
        <w:t xml:space="preserve"> columns which are for EN-DC E-UTRA configuration and NR configuration and for NR DC </w:t>
      </w:r>
      <w:r w:rsidRPr="00737B6C">
        <w:t>NR configuration for FR1</w:t>
      </w:r>
      <w:r>
        <w:t xml:space="preserve"> and </w:t>
      </w:r>
      <w:r w:rsidRPr="00737B6C">
        <w:t>NR configuration for FR2</w:t>
      </w:r>
      <w:r>
        <w:t>. This action would net make tables shorter but reduces the maintenance effort as well as creation of TPs effort. Information in those columns can be deducted from first column.</w:t>
      </w:r>
    </w:p>
    <w:p w14:paraId="796BECCB" w14:textId="1B8EFCBF" w:rsidR="00737B6C" w:rsidRPr="00A747E9" w:rsidRDefault="0035554F" w:rsidP="00737B6C">
      <w:pPr>
        <w:rPr>
          <w:b/>
        </w:rPr>
      </w:pPr>
      <w:r w:rsidRPr="00A747E9">
        <w:rPr>
          <w:b/>
        </w:rPr>
        <w:t>Proposal; RAN4 needs to agree rules how the EN-DC and NR-DC configurations are grouped in clause 5.5B of 38.101-3</w:t>
      </w:r>
      <w:r w:rsidR="006B7FF0">
        <w:rPr>
          <w:b/>
        </w:rPr>
        <w:t xml:space="preserve"> and agree a REL-15 CR before REL-16 specs are implemented.</w:t>
      </w:r>
    </w:p>
    <w:p w14:paraId="2991DF85" w14:textId="3309F4A1" w:rsidR="0035554F" w:rsidRDefault="0035554F" w:rsidP="0035554F">
      <w:pPr>
        <w:pStyle w:val="Heading1"/>
      </w:pPr>
      <w:r>
        <w:lastRenderedPageBreak/>
        <w:t>3</w:t>
      </w:r>
      <w:r>
        <w:tab/>
        <w:t>Conclusion</w:t>
      </w:r>
    </w:p>
    <w:p w14:paraId="72A22B15" w14:textId="7195437D" w:rsidR="00A747E9" w:rsidRDefault="0035554F" w:rsidP="00A747E9">
      <w:r>
        <w:t>In this contribution we have discussed the fact that</w:t>
      </w:r>
      <w:r w:rsidR="00A747E9">
        <w:t xml:space="preserve"> at the moment there is not general way how the EN-DC and NR-DC configurations are grouped in clause 5.5B of 38.101-3. This needs to be re-solved.</w:t>
      </w:r>
    </w:p>
    <w:p w14:paraId="7AB44E41" w14:textId="77777777" w:rsidR="006B7FF0" w:rsidRPr="00A747E9" w:rsidRDefault="006B7FF0" w:rsidP="006B7FF0">
      <w:pPr>
        <w:rPr>
          <w:b/>
        </w:rPr>
      </w:pPr>
      <w:r w:rsidRPr="00A747E9">
        <w:rPr>
          <w:b/>
        </w:rPr>
        <w:t>Proposal; RAN4 needs to agree rules how the EN-DC and NR-DC configurations are grouped in clause 5.5B of 38.101-3</w:t>
      </w:r>
      <w:r>
        <w:rPr>
          <w:b/>
        </w:rPr>
        <w:t xml:space="preserve"> and agree a REL-15 CR before REL-16 specs are implemented.</w:t>
      </w:r>
    </w:p>
    <w:p w14:paraId="1FFA8D8C" w14:textId="7C7988BD" w:rsidR="0035554F" w:rsidRPr="0035554F" w:rsidRDefault="0035554F" w:rsidP="0035554F">
      <w:bookmarkStart w:id="3" w:name="_GoBack"/>
      <w:bookmarkEnd w:id="3"/>
    </w:p>
    <w:p w14:paraId="5A0B501B" w14:textId="2939CEBE" w:rsidR="00595084" w:rsidRDefault="00595084" w:rsidP="00595084"/>
    <w:p w14:paraId="1A06C6F1" w14:textId="77777777" w:rsidR="00595084" w:rsidRPr="001A362E" w:rsidRDefault="00595084" w:rsidP="00595084"/>
    <w:sectPr w:rsidR="00595084" w:rsidRPr="001A362E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D739BB" w14:textId="77777777" w:rsidR="00491B0E" w:rsidRDefault="00491B0E" w:rsidP="002B3503">
      <w:pPr>
        <w:spacing w:after="0"/>
      </w:pPr>
      <w:r>
        <w:separator/>
      </w:r>
    </w:p>
  </w:endnote>
  <w:endnote w:type="continuationSeparator" w:id="0">
    <w:p w14:paraId="4F4EB9BA" w14:textId="77777777" w:rsidR="00491B0E" w:rsidRDefault="00491B0E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86678C" w14:textId="77777777" w:rsidR="00491B0E" w:rsidRDefault="00491B0E" w:rsidP="002B3503">
      <w:pPr>
        <w:spacing w:after="0"/>
      </w:pPr>
      <w:r>
        <w:separator/>
      </w:r>
    </w:p>
  </w:footnote>
  <w:footnote w:type="continuationSeparator" w:id="0">
    <w:p w14:paraId="275C6BA7" w14:textId="77777777" w:rsidR="00491B0E" w:rsidRDefault="00491B0E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96CEE"/>
    <w:multiLevelType w:val="hybridMultilevel"/>
    <w:tmpl w:val="8D64981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2F47A9"/>
    <w:multiLevelType w:val="hybridMultilevel"/>
    <w:tmpl w:val="E7E4A16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A61B95"/>
    <w:multiLevelType w:val="hybridMultilevel"/>
    <w:tmpl w:val="B62AF2F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BF2E3F"/>
    <w:multiLevelType w:val="hybridMultilevel"/>
    <w:tmpl w:val="E62476A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dirty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101626"/>
    <w:rsid w:val="00121C45"/>
    <w:rsid w:val="001364A1"/>
    <w:rsid w:val="0015000E"/>
    <w:rsid w:val="0016131F"/>
    <w:rsid w:val="001827B6"/>
    <w:rsid w:val="001A362E"/>
    <w:rsid w:val="001A6B96"/>
    <w:rsid w:val="001C5CAD"/>
    <w:rsid w:val="002127E2"/>
    <w:rsid w:val="00214C87"/>
    <w:rsid w:val="00215035"/>
    <w:rsid w:val="00291DDD"/>
    <w:rsid w:val="002A7181"/>
    <w:rsid w:val="002B3503"/>
    <w:rsid w:val="002F6A38"/>
    <w:rsid w:val="00347DEA"/>
    <w:rsid w:val="0035554F"/>
    <w:rsid w:val="003777FE"/>
    <w:rsid w:val="003856A1"/>
    <w:rsid w:val="003A2229"/>
    <w:rsid w:val="003C0EB0"/>
    <w:rsid w:val="0042109F"/>
    <w:rsid w:val="00426A90"/>
    <w:rsid w:val="0043450E"/>
    <w:rsid w:val="00453BA5"/>
    <w:rsid w:val="00454E53"/>
    <w:rsid w:val="00482477"/>
    <w:rsid w:val="00491386"/>
    <w:rsid w:val="00491B0E"/>
    <w:rsid w:val="00494F18"/>
    <w:rsid w:val="004A41DA"/>
    <w:rsid w:val="004C0103"/>
    <w:rsid w:val="004C58F9"/>
    <w:rsid w:val="004D0C67"/>
    <w:rsid w:val="004D3D81"/>
    <w:rsid w:val="00507647"/>
    <w:rsid w:val="0051310C"/>
    <w:rsid w:val="00560A63"/>
    <w:rsid w:val="00564B2E"/>
    <w:rsid w:val="00570B14"/>
    <w:rsid w:val="00593869"/>
    <w:rsid w:val="00595084"/>
    <w:rsid w:val="005B2640"/>
    <w:rsid w:val="005F6CE3"/>
    <w:rsid w:val="00602EB6"/>
    <w:rsid w:val="00641C2E"/>
    <w:rsid w:val="006B7FF0"/>
    <w:rsid w:val="006C6840"/>
    <w:rsid w:val="00726265"/>
    <w:rsid w:val="00734EBD"/>
    <w:rsid w:val="00737B6C"/>
    <w:rsid w:val="007B179B"/>
    <w:rsid w:val="007D20DF"/>
    <w:rsid w:val="007D7DAF"/>
    <w:rsid w:val="008236E4"/>
    <w:rsid w:val="00845A07"/>
    <w:rsid w:val="00850296"/>
    <w:rsid w:val="008A4493"/>
    <w:rsid w:val="008C27B2"/>
    <w:rsid w:val="0091383D"/>
    <w:rsid w:val="00933F33"/>
    <w:rsid w:val="00940559"/>
    <w:rsid w:val="00996062"/>
    <w:rsid w:val="009A1899"/>
    <w:rsid w:val="009B1E68"/>
    <w:rsid w:val="00A451E8"/>
    <w:rsid w:val="00A6018C"/>
    <w:rsid w:val="00A747E9"/>
    <w:rsid w:val="00AE6327"/>
    <w:rsid w:val="00B2240D"/>
    <w:rsid w:val="00B4385F"/>
    <w:rsid w:val="00B65B59"/>
    <w:rsid w:val="00B81296"/>
    <w:rsid w:val="00BC764C"/>
    <w:rsid w:val="00BF4B17"/>
    <w:rsid w:val="00C2015D"/>
    <w:rsid w:val="00C21554"/>
    <w:rsid w:val="00C35945"/>
    <w:rsid w:val="00C368A7"/>
    <w:rsid w:val="00C81190"/>
    <w:rsid w:val="00D275CC"/>
    <w:rsid w:val="00D767C4"/>
    <w:rsid w:val="00D77CF5"/>
    <w:rsid w:val="00D830FB"/>
    <w:rsid w:val="00D843AB"/>
    <w:rsid w:val="00DB1CC1"/>
    <w:rsid w:val="00DE641A"/>
    <w:rsid w:val="00E33B68"/>
    <w:rsid w:val="00E41B22"/>
    <w:rsid w:val="00E52C68"/>
    <w:rsid w:val="00E8502C"/>
    <w:rsid w:val="00E962C5"/>
    <w:rsid w:val="00EA3488"/>
    <w:rsid w:val="00EB5F7D"/>
    <w:rsid w:val="00EC589F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827B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827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827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827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827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827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827B6"/>
    <w:pPr>
      <w:outlineLvl w:val="5"/>
    </w:pPr>
  </w:style>
  <w:style w:type="paragraph" w:styleId="Heading7">
    <w:name w:val="heading 7"/>
    <w:basedOn w:val="H6"/>
    <w:next w:val="Normal"/>
    <w:qFormat/>
    <w:rsid w:val="001827B6"/>
    <w:pPr>
      <w:outlineLvl w:val="6"/>
    </w:pPr>
  </w:style>
  <w:style w:type="paragraph" w:styleId="Heading8">
    <w:name w:val="heading 8"/>
    <w:basedOn w:val="Heading1"/>
    <w:next w:val="Normal"/>
    <w:qFormat/>
    <w:rsid w:val="001827B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827B6"/>
    <w:pPr>
      <w:outlineLvl w:val="8"/>
    </w:pPr>
  </w:style>
  <w:style w:type="character" w:default="1" w:styleId="DefaultParagraphFont">
    <w:name w:val="Default Paragraph Font"/>
    <w:semiHidden/>
    <w:rsid w:val="001827B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827B6"/>
  </w:style>
  <w:style w:type="paragraph" w:styleId="TOC8">
    <w:name w:val="toc 8"/>
    <w:basedOn w:val="TOC1"/>
    <w:semiHidden/>
    <w:rsid w:val="001827B6"/>
    <w:pPr>
      <w:spacing w:before="180"/>
      <w:ind w:left="2693" w:hanging="2693"/>
    </w:pPr>
    <w:rPr>
      <w:b/>
    </w:rPr>
  </w:style>
  <w:style w:type="paragraph" w:styleId="TOC1">
    <w:name w:val="toc 1"/>
    <w:semiHidden/>
    <w:rsid w:val="001827B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827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827B6"/>
    <w:pPr>
      <w:ind w:left="1701" w:hanging="1701"/>
    </w:pPr>
  </w:style>
  <w:style w:type="paragraph" w:styleId="TOC4">
    <w:name w:val="toc 4"/>
    <w:basedOn w:val="TOC3"/>
    <w:semiHidden/>
    <w:rsid w:val="001827B6"/>
    <w:pPr>
      <w:ind w:left="1418" w:hanging="1418"/>
    </w:pPr>
  </w:style>
  <w:style w:type="paragraph" w:styleId="TOC3">
    <w:name w:val="toc 3"/>
    <w:basedOn w:val="TOC2"/>
    <w:semiHidden/>
    <w:rsid w:val="001827B6"/>
    <w:pPr>
      <w:ind w:left="1134" w:hanging="1134"/>
    </w:pPr>
  </w:style>
  <w:style w:type="paragraph" w:styleId="TOC2">
    <w:name w:val="toc 2"/>
    <w:basedOn w:val="TOC1"/>
    <w:semiHidden/>
    <w:rsid w:val="001827B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827B6"/>
    <w:pPr>
      <w:ind w:left="284"/>
    </w:pPr>
  </w:style>
  <w:style w:type="paragraph" w:styleId="Index1">
    <w:name w:val="index 1"/>
    <w:basedOn w:val="Normal"/>
    <w:semiHidden/>
    <w:rsid w:val="001827B6"/>
    <w:pPr>
      <w:keepLines/>
      <w:spacing w:after="0"/>
    </w:pPr>
  </w:style>
  <w:style w:type="paragraph" w:customStyle="1" w:styleId="ZH">
    <w:name w:val="ZH"/>
    <w:rsid w:val="001827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827B6"/>
    <w:pPr>
      <w:outlineLvl w:val="9"/>
    </w:pPr>
  </w:style>
  <w:style w:type="paragraph" w:styleId="ListNumber2">
    <w:name w:val="List Number 2"/>
    <w:basedOn w:val="ListNumber"/>
    <w:semiHidden/>
    <w:rsid w:val="001827B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827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827B6"/>
    <w:rPr>
      <w:b/>
      <w:position w:val="6"/>
      <w:sz w:val="16"/>
    </w:rPr>
  </w:style>
  <w:style w:type="paragraph" w:styleId="FootnoteText">
    <w:name w:val="footnote text"/>
    <w:basedOn w:val="Normal"/>
    <w:semiHidden/>
    <w:rsid w:val="001827B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827B6"/>
    <w:rPr>
      <w:b/>
    </w:rPr>
  </w:style>
  <w:style w:type="paragraph" w:customStyle="1" w:styleId="TAC">
    <w:name w:val="TAC"/>
    <w:basedOn w:val="TAL"/>
    <w:link w:val="TACChar"/>
    <w:rsid w:val="001827B6"/>
    <w:pPr>
      <w:jc w:val="center"/>
    </w:pPr>
  </w:style>
  <w:style w:type="paragraph" w:customStyle="1" w:styleId="TF">
    <w:name w:val="TF"/>
    <w:basedOn w:val="TH"/>
    <w:rsid w:val="001827B6"/>
    <w:pPr>
      <w:keepNext w:val="0"/>
      <w:spacing w:before="0" w:after="240"/>
    </w:pPr>
  </w:style>
  <w:style w:type="paragraph" w:customStyle="1" w:styleId="NO">
    <w:name w:val="NO"/>
    <w:basedOn w:val="Normal"/>
    <w:rsid w:val="001827B6"/>
    <w:pPr>
      <w:keepLines/>
      <w:ind w:left="1135" w:hanging="851"/>
    </w:pPr>
  </w:style>
  <w:style w:type="paragraph" w:styleId="TOC9">
    <w:name w:val="toc 9"/>
    <w:basedOn w:val="TOC8"/>
    <w:semiHidden/>
    <w:rsid w:val="001827B6"/>
    <w:pPr>
      <w:ind w:left="1418" w:hanging="1418"/>
    </w:pPr>
  </w:style>
  <w:style w:type="paragraph" w:customStyle="1" w:styleId="EX">
    <w:name w:val="EX"/>
    <w:basedOn w:val="Normal"/>
    <w:rsid w:val="001827B6"/>
    <w:pPr>
      <w:keepLines/>
      <w:ind w:left="1702" w:hanging="1418"/>
    </w:pPr>
  </w:style>
  <w:style w:type="paragraph" w:customStyle="1" w:styleId="FP">
    <w:name w:val="FP"/>
    <w:basedOn w:val="Normal"/>
    <w:rsid w:val="001827B6"/>
    <w:pPr>
      <w:spacing w:after="0"/>
    </w:pPr>
  </w:style>
  <w:style w:type="paragraph" w:customStyle="1" w:styleId="LD">
    <w:name w:val="LD"/>
    <w:rsid w:val="001827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827B6"/>
    <w:pPr>
      <w:spacing w:after="0"/>
    </w:pPr>
  </w:style>
  <w:style w:type="paragraph" w:customStyle="1" w:styleId="EW">
    <w:name w:val="EW"/>
    <w:basedOn w:val="EX"/>
    <w:rsid w:val="001827B6"/>
    <w:pPr>
      <w:spacing w:after="0"/>
    </w:pPr>
  </w:style>
  <w:style w:type="paragraph" w:styleId="TOC6">
    <w:name w:val="toc 6"/>
    <w:basedOn w:val="TOC5"/>
    <w:next w:val="Normal"/>
    <w:semiHidden/>
    <w:rsid w:val="001827B6"/>
    <w:pPr>
      <w:ind w:left="1985" w:hanging="1985"/>
    </w:pPr>
  </w:style>
  <w:style w:type="paragraph" w:styleId="TOC7">
    <w:name w:val="toc 7"/>
    <w:basedOn w:val="TOC6"/>
    <w:next w:val="Normal"/>
    <w:semiHidden/>
    <w:rsid w:val="001827B6"/>
    <w:pPr>
      <w:ind w:left="2268" w:hanging="2268"/>
    </w:pPr>
  </w:style>
  <w:style w:type="paragraph" w:styleId="ListBullet2">
    <w:name w:val="List Bullet 2"/>
    <w:basedOn w:val="ListBullet"/>
    <w:semiHidden/>
    <w:rsid w:val="001827B6"/>
    <w:pPr>
      <w:ind w:left="851"/>
    </w:pPr>
  </w:style>
  <w:style w:type="paragraph" w:styleId="ListBullet3">
    <w:name w:val="List Bullet 3"/>
    <w:basedOn w:val="ListBullet2"/>
    <w:semiHidden/>
    <w:rsid w:val="001827B6"/>
    <w:pPr>
      <w:ind w:left="1135"/>
    </w:pPr>
  </w:style>
  <w:style w:type="paragraph" w:styleId="ListNumber">
    <w:name w:val="List Number"/>
    <w:basedOn w:val="List"/>
    <w:semiHidden/>
    <w:rsid w:val="001827B6"/>
  </w:style>
  <w:style w:type="paragraph" w:customStyle="1" w:styleId="EQ">
    <w:name w:val="EQ"/>
    <w:basedOn w:val="Normal"/>
    <w:next w:val="Normal"/>
    <w:rsid w:val="001827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827B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827B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827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827B6"/>
    <w:pPr>
      <w:jc w:val="right"/>
    </w:pPr>
  </w:style>
  <w:style w:type="paragraph" w:customStyle="1" w:styleId="H6">
    <w:name w:val="H6"/>
    <w:basedOn w:val="Heading5"/>
    <w:next w:val="Normal"/>
    <w:rsid w:val="001827B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827B6"/>
    <w:pPr>
      <w:ind w:left="851" w:hanging="851"/>
    </w:pPr>
  </w:style>
  <w:style w:type="paragraph" w:customStyle="1" w:styleId="TAL">
    <w:name w:val="TAL"/>
    <w:basedOn w:val="Normal"/>
    <w:rsid w:val="001827B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827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827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827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827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827B6"/>
    <w:pPr>
      <w:framePr w:wrap="notBeside" w:y="16161"/>
    </w:pPr>
  </w:style>
  <w:style w:type="character" w:customStyle="1" w:styleId="ZGSM">
    <w:name w:val="ZGSM"/>
    <w:rsid w:val="001827B6"/>
  </w:style>
  <w:style w:type="paragraph" w:styleId="List2">
    <w:name w:val="List 2"/>
    <w:basedOn w:val="List"/>
    <w:semiHidden/>
    <w:rsid w:val="001827B6"/>
    <w:pPr>
      <w:ind w:left="851"/>
    </w:pPr>
  </w:style>
  <w:style w:type="paragraph" w:customStyle="1" w:styleId="ZG">
    <w:name w:val="ZG"/>
    <w:rsid w:val="001827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1827B6"/>
    <w:pPr>
      <w:ind w:left="1135"/>
    </w:pPr>
  </w:style>
  <w:style w:type="paragraph" w:styleId="List4">
    <w:name w:val="List 4"/>
    <w:basedOn w:val="List3"/>
    <w:semiHidden/>
    <w:rsid w:val="001827B6"/>
    <w:pPr>
      <w:ind w:left="1418"/>
    </w:pPr>
  </w:style>
  <w:style w:type="paragraph" w:styleId="List5">
    <w:name w:val="List 5"/>
    <w:basedOn w:val="List4"/>
    <w:semiHidden/>
    <w:rsid w:val="001827B6"/>
    <w:pPr>
      <w:ind w:left="1702"/>
    </w:pPr>
  </w:style>
  <w:style w:type="paragraph" w:customStyle="1" w:styleId="EditorsNote">
    <w:name w:val="Editor's Note"/>
    <w:basedOn w:val="NO"/>
    <w:rsid w:val="001827B6"/>
    <w:rPr>
      <w:color w:val="FF0000"/>
    </w:rPr>
  </w:style>
  <w:style w:type="paragraph" w:styleId="List">
    <w:name w:val="List"/>
    <w:basedOn w:val="Normal"/>
    <w:semiHidden/>
    <w:rsid w:val="001827B6"/>
    <w:pPr>
      <w:ind w:left="568" w:hanging="284"/>
    </w:pPr>
  </w:style>
  <w:style w:type="paragraph" w:styleId="ListBullet">
    <w:name w:val="List Bullet"/>
    <w:basedOn w:val="List"/>
    <w:semiHidden/>
    <w:rsid w:val="001827B6"/>
  </w:style>
  <w:style w:type="paragraph" w:styleId="ListBullet4">
    <w:name w:val="List Bullet 4"/>
    <w:basedOn w:val="ListBullet3"/>
    <w:semiHidden/>
    <w:rsid w:val="001827B6"/>
    <w:pPr>
      <w:ind w:left="1418"/>
    </w:pPr>
  </w:style>
  <w:style w:type="paragraph" w:styleId="ListBullet5">
    <w:name w:val="List Bullet 5"/>
    <w:basedOn w:val="ListBullet4"/>
    <w:semiHidden/>
    <w:rsid w:val="001827B6"/>
    <w:pPr>
      <w:ind w:left="1702"/>
    </w:pPr>
  </w:style>
  <w:style w:type="paragraph" w:customStyle="1" w:styleId="B1">
    <w:name w:val="B1"/>
    <w:basedOn w:val="List"/>
    <w:rsid w:val="001827B6"/>
  </w:style>
  <w:style w:type="paragraph" w:customStyle="1" w:styleId="B2">
    <w:name w:val="B2"/>
    <w:basedOn w:val="List2"/>
    <w:rsid w:val="001827B6"/>
  </w:style>
  <w:style w:type="paragraph" w:customStyle="1" w:styleId="B3">
    <w:name w:val="B3"/>
    <w:basedOn w:val="List3"/>
    <w:rsid w:val="001827B6"/>
  </w:style>
  <w:style w:type="paragraph" w:customStyle="1" w:styleId="B4">
    <w:name w:val="B4"/>
    <w:basedOn w:val="List4"/>
    <w:rsid w:val="001827B6"/>
  </w:style>
  <w:style w:type="paragraph" w:customStyle="1" w:styleId="B5">
    <w:name w:val="B5"/>
    <w:basedOn w:val="List5"/>
    <w:rsid w:val="001827B6"/>
  </w:style>
  <w:style w:type="paragraph" w:styleId="Footer">
    <w:name w:val="footer"/>
    <w:basedOn w:val="Header"/>
    <w:semiHidden/>
    <w:rsid w:val="001827B6"/>
    <w:pPr>
      <w:jc w:val="center"/>
    </w:pPr>
    <w:rPr>
      <w:i/>
    </w:rPr>
  </w:style>
  <w:style w:type="paragraph" w:customStyle="1" w:styleId="ZTD">
    <w:name w:val="ZTD"/>
    <w:basedOn w:val="ZB"/>
    <w:rsid w:val="001827B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1A6B9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6</Pages>
  <Words>1128</Words>
  <Characters>9141</Characters>
  <Application>Microsoft Office Word</Application>
  <DocSecurity>0</DocSecurity>
  <Lines>76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10249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Addition of n48 in RAN4#90</cp:lastModifiedBy>
  <cp:revision>8</cp:revision>
  <cp:lastPrinted>1899-12-31T22:00:00Z</cp:lastPrinted>
  <dcterms:created xsi:type="dcterms:W3CDTF">2019-02-15T09:16:00Z</dcterms:created>
  <dcterms:modified xsi:type="dcterms:W3CDTF">2019-02-15T13:50:00Z</dcterms:modified>
</cp:coreProperties>
</file>